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CAC" w:rsidRPr="00CA2505" w:rsidRDefault="00DB3CAC" w:rsidP="00A216E9">
      <w:pPr>
        <w:spacing w:after="0"/>
        <w:ind w:left="4253"/>
        <w:jc w:val="center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Аз тарафи Шўрои методии факултети физика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ти сурат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аласаи №___ аз «___» «____» с. 20__ ба чоп тавсия шудааст.</w:t>
      </w:r>
    </w:p>
    <w:p w:rsidR="00DB3CAC" w:rsidRPr="00CA2505" w:rsidRDefault="00DB3CAC" w:rsidP="00A216E9">
      <w:pPr>
        <w:spacing w:after="0"/>
        <w:ind w:left="4253"/>
        <w:jc w:val="center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Раиси ШИМ факултети физика ________ Истамов Ф.</w:t>
      </w: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7B1954">
      <w:pPr>
        <w:spacing w:after="0"/>
        <w:ind w:left="5103"/>
        <w:jc w:val="center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jc w:val="center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Саволнома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тест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аз фанни «Электроникаи саноат</w:t>
      </w:r>
      <w:r>
        <w:rPr>
          <w:rFonts w:ascii="Palatino Linotype" w:hAnsi="Palatino Linotype"/>
          <w:sz w:val="28"/>
          <w:szCs w:val="28"/>
        </w:rPr>
        <w:t xml:space="preserve">ӣ» </w:t>
      </w:r>
      <w:r w:rsidRPr="00CA2505">
        <w:rPr>
          <w:rFonts w:ascii="Palatino Linotype" w:hAnsi="Palatino Linotype"/>
          <w:sz w:val="28"/>
          <w:szCs w:val="28"/>
        </w:rPr>
        <w:t>барои дониш</w:t>
      </w:r>
      <w:r w:rsidRPr="00CA2505">
        <w:rPr>
          <w:rFonts w:ascii="Palatino Linotype" w:hAnsi="Palatino Linotype"/>
          <w:sz w:val="28"/>
          <w:szCs w:val="28"/>
          <w:lang w:val="tg-Cyrl-TJ"/>
        </w:rPr>
        <w:t>ҷӯёни к</w:t>
      </w:r>
      <w:r w:rsidRPr="00CA2505">
        <w:rPr>
          <w:rFonts w:ascii="Palatino Linotype" w:hAnsi="Palatino Linotype"/>
          <w:sz w:val="28"/>
          <w:szCs w:val="28"/>
        </w:rPr>
        <w:t xml:space="preserve">урси </w:t>
      </w:r>
      <w:r w:rsidRPr="00CA2505">
        <w:rPr>
          <w:rFonts w:ascii="Palatino Linotype" w:hAnsi="Palatino Linotype"/>
          <w:sz w:val="28"/>
          <w:szCs w:val="28"/>
          <w:lang w:val="tg-Cyrl-TJ"/>
        </w:rPr>
        <w:t>4</w:t>
      </w:r>
      <w:r w:rsidRPr="00CA2505">
        <w:rPr>
          <w:rFonts w:ascii="Palatino Linotype" w:hAnsi="Palatino Linotype"/>
          <w:sz w:val="28"/>
          <w:szCs w:val="28"/>
        </w:rPr>
        <w:t xml:space="preserve">- уми шўъбаи </w:t>
      </w:r>
      <w:r w:rsidRPr="00CA2505">
        <w:rPr>
          <w:rFonts w:ascii="Palatino Linotype" w:hAnsi="Palatino Linotype"/>
          <w:sz w:val="28"/>
          <w:szCs w:val="28"/>
          <w:lang w:val="tg-Cyrl-TJ"/>
        </w:rPr>
        <w:t xml:space="preserve">рӯзонаи </w:t>
      </w:r>
      <w:r w:rsidRPr="00CA2505">
        <w:rPr>
          <w:rFonts w:ascii="Palatino Linotype" w:hAnsi="Palatino Linotype"/>
          <w:sz w:val="28"/>
          <w:szCs w:val="28"/>
        </w:rPr>
        <w:t>ихтисоси 31040200 - радиофизика ва электроника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Электротехника яке аз 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исм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асосии илм ва техника буда?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 xml:space="preserve">Табдил додани 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одиса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электрики ва магнитиро ба энергия меомўзад;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Табдил додани 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одиса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магнитиро меомўзад;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Pr="00CA2505">
        <w:rPr>
          <w:rFonts w:ascii="Palatino Linotype" w:hAnsi="Palatino Linotype"/>
          <w:sz w:val="28"/>
          <w:szCs w:val="28"/>
        </w:rPr>
        <w:t xml:space="preserve">Табдил додани 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одиса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механикиро меомўзад;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 xml:space="preserve">Табдил додани 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одиса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гармиро меомўзад;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 xml:space="preserve">Табдил додани 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одисаи электрикиро меомўзад;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электротехникие, ки барои ба кор даровардани 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 вакуум ё ин ки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авои иборат аз ин ё он газ зарур аст?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электровакууми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>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электрони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электротехника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иони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квантоэлектрони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Фар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 потенсиал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ои байни 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абат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ои электрикии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амин майдон?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Садди потенсиали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>Садди барори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Потенсиали баромад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Катод 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Ан</w:t>
      </w:r>
      <w:r w:rsidRPr="00CA2505">
        <w:rPr>
          <w:rFonts w:ascii="Palatino Linotype" w:hAnsi="Palatino Linotype"/>
          <w:sz w:val="28"/>
          <w:szCs w:val="28"/>
        </w:rPr>
        <w:t>од 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Нисбати кори баромад бар заряди электрон?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Потенсиали баромад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>Садди потенсиал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Барер 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Катод 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Анод</w:t>
      </w:r>
      <w:r w:rsidRPr="00CA2505">
        <w:rPr>
          <w:rFonts w:ascii="Palatino Linotype" w:hAnsi="Palatino Linotype"/>
          <w:sz w:val="28"/>
          <w:szCs w:val="28"/>
        </w:rPr>
        <w:t xml:space="preserve"> 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одисаи аз метали тафсон (катод) хори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 шудани электрон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оро?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Электронафканиши термоэлектрони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>Электронафканиши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Термоэлектрон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Эммисия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Садди потенсиали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6.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одисаи аз сат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исми сахт афканда шудани электрон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оро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ангоми электрон барории он?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Эмиссияи электронии сонав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>Эмиссия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Электроноафканиш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Электрон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сонави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рмоэлектрон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7.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Чанд тарзи гарм кардани катод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мав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уд аст?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Ду тарз;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>Чор тарз;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Як тарз;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Ягон тарз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Ду ва се тарз;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8.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Диод гуфта лампаи электрониро меноманд, ки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1D2FB3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1D2FB3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sz w:val="28"/>
          <w:szCs w:val="28"/>
        </w:rPr>
        <w:t>аз ду электрод-анод иборат аст</w:t>
      </w:r>
      <w:r w:rsidRPr="00D112B7">
        <w:rPr>
          <w:rFonts w:ascii="Palatino Linotype" w:hAnsi="Palatino Linotype"/>
          <w:sz w:val="28"/>
          <w:szCs w:val="28"/>
        </w:rPr>
        <w:t>;</w:t>
      </w:r>
      <w:r w:rsidRPr="00CA2505">
        <w:rPr>
          <w:rFonts w:ascii="Palatino Linotype" w:hAnsi="Palatino Linotype"/>
          <w:sz w:val="28"/>
          <w:szCs w:val="28"/>
        </w:rPr>
        <w:t xml:space="preserve">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225E72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sz w:val="28"/>
          <w:szCs w:val="28"/>
        </w:rPr>
        <w:t>аз як электрод анод иборат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аз чор электрод иборат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аз сетка иборат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аз се электрод анод, катод ва сетка иборат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9.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Диод,ки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амгун ростгари 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та</w:t>
      </w:r>
      <w:r>
        <w:rPr>
          <w:rFonts w:ascii="Palatino Linotype" w:hAnsi="Palatino Linotype"/>
          <w:sz w:val="28"/>
          <w:szCs w:val="28"/>
        </w:rPr>
        <w:t>ғ</w:t>
      </w:r>
      <w:r w:rsidRPr="00CA2505">
        <w:rPr>
          <w:rFonts w:ascii="Palatino Linotype" w:hAnsi="Palatino Linotype"/>
          <w:sz w:val="28"/>
          <w:szCs w:val="28"/>
        </w:rPr>
        <w:t>ирёбанд, истифода мегардад.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кенотром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>Диод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Триотрон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Апад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Катод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10.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Вобастагии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2pt;height:18pt" o:ole="">
            <v:imagedata r:id="rId4" o:title=""/>
          </v:shape>
          <o:OLEObject Type="Embed" ProgID="Equation.3" ShapeID="_x0000_i1025" DrawAspect="Content" ObjectID="_1772004422" r:id="rId5"/>
        </w:object>
      </w:r>
      <w:r w:rsidRPr="00CA2505">
        <w:rPr>
          <w:rFonts w:ascii="Palatino Linotype" w:hAnsi="Palatino Linotype"/>
          <w:sz w:val="28"/>
          <w:szCs w:val="28"/>
        </w:rPr>
        <w:t xml:space="preserve"> аз шидати тур </w:t>
      </w:r>
      <w:r w:rsidRPr="00CA2505">
        <w:rPr>
          <w:rFonts w:ascii="Palatino Linotype" w:hAnsi="Palatino Linotype"/>
          <w:position w:val="-10"/>
          <w:sz w:val="28"/>
          <w:szCs w:val="28"/>
        </w:rPr>
        <w:object w:dxaOrig="340" w:dyaOrig="340">
          <v:shape id="_x0000_i1026" type="#_x0000_t75" style="width:16.8pt;height:16.8pt" o:ole="">
            <v:imagedata r:id="rId6" o:title=""/>
          </v:shape>
          <o:OLEObject Type="Embed" ProgID="Equation.3" ShapeID="_x0000_i1026" DrawAspect="Content" ObjectID="_1772004423" r:id="rId7"/>
        </w:object>
      </w:r>
      <w:r w:rsidRPr="00CA2505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ангоми доими будани шидати анод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1140" w:dyaOrig="360">
          <v:shape id="_x0000_i1027" type="#_x0000_t75" style="width:57pt;height:18pt" o:ole="">
            <v:imagedata r:id="rId8" o:title=""/>
          </v:shape>
          <o:OLEObject Type="Embed" ProgID="Equation.3" ShapeID="_x0000_i1027" DrawAspect="Content" ObjectID="_1772004424" r:id="rId9"/>
        </w:objec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тасвири анодии тур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5E4604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sz w:val="28"/>
          <w:szCs w:val="28"/>
        </w:rPr>
        <w:t>тасвири катод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триотрон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Диод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шиддати аноди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11.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Нисбати афзоиши шидати аноди бар афзоиши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анод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дар минта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аи кории тавсифди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андаи диод.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Му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овимати дохили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1420" w:dyaOrig="360">
          <v:shape id="_x0000_i1028" type="#_x0000_t75" style="width:69.6pt;height:18pt" o:ole="">
            <v:imagedata r:id="rId10" o:title=""/>
          </v:shape>
          <o:OLEObject Type="Embed" ProgID="Equation.3" ShapeID="_x0000_i1028" DrawAspect="Content" ObjectID="_1772004425" r:id="rId11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9D5060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sz w:val="28"/>
          <w:szCs w:val="28"/>
        </w:rPr>
        <w:t>му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овимат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му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овимати хос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ҷ</w:t>
      </w:r>
      <w:r w:rsidRPr="00CA2505">
        <w:rPr>
          <w:rFonts w:ascii="Palatino Linotype" w:hAnsi="Palatino Linotype"/>
          <w:sz w:val="28"/>
          <w:szCs w:val="28"/>
        </w:rPr>
        <w:t>араён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шидат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12.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Лампаи электроние, ки дар му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ити байни анод ва катодаш электроди сеюм, идоракунанда яъне тур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ойгир кунонда шудааст,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триод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9D5060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sz w:val="28"/>
          <w:szCs w:val="28"/>
        </w:rPr>
        <w:t>анод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тур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катод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му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овимат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13. </w:t>
      </w:r>
    </w:p>
    <w:p w:rsidR="00DB3CAC" w:rsidRPr="00D112B7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Вобастаги 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увва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анод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260" w:dyaOrig="360">
          <v:shape id="_x0000_i1029" type="#_x0000_t75" style="width:13.2pt;height:18pt" o:ole="">
            <v:imagedata r:id="rId12" o:title=""/>
          </v:shape>
          <o:OLEObject Type="Embed" ProgID="Equation.3" ShapeID="_x0000_i1029" DrawAspect="Content" ObjectID="_1772004426" r:id="rId13"/>
        </w:object>
      </w:r>
      <w:r w:rsidRPr="00CA2505">
        <w:rPr>
          <w:rFonts w:ascii="Palatino Linotype" w:hAnsi="Palatino Linotype"/>
          <w:sz w:val="28"/>
          <w:szCs w:val="28"/>
        </w:rPr>
        <w:t>аз шидати анод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340" w:dyaOrig="360">
          <v:shape id="_x0000_i1030" type="#_x0000_t75" style="width:16.8pt;height:18pt" o:ole="">
            <v:imagedata r:id="rId14" o:title=""/>
          </v:shape>
          <o:OLEObject Type="Embed" ProgID="Equation.3" ShapeID="_x0000_i1030" DrawAspect="Content" ObjectID="_1772004427" r:id="rId15"/>
        </w:objec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ангоми доими будани шидати тур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320" w:dyaOrig="360">
          <v:shape id="_x0000_i1031" type="#_x0000_t75" style="width:15.6pt;height:18pt" o:ole="">
            <v:imagedata r:id="rId16" o:title=""/>
          </v:shape>
          <o:OLEObject Type="Embed" ProgID="Equation.3" ShapeID="_x0000_i1031" DrawAspect="Content" ObjectID="_1772004428" r:id="rId17"/>
        </w:object>
      </w:r>
      <w:r w:rsidRPr="00D112B7">
        <w:rPr>
          <w:rFonts w:ascii="Palatino Linotype" w:hAnsi="Palatino Linotype"/>
          <w:sz w:val="28"/>
          <w:szCs w:val="28"/>
        </w:rPr>
        <w:t>.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CA2505">
        <w:rPr>
          <w:rFonts w:ascii="Palatino Linotype" w:hAnsi="Palatino Linotype"/>
          <w:sz w:val="28"/>
          <w:szCs w:val="28"/>
        </w:rPr>
        <w:t xml:space="preserve"> тавсифи аноди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тавсифи катод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Pr="00CA2505">
        <w:rPr>
          <w:rFonts w:ascii="Palatino Linotype" w:hAnsi="Palatino Linotype"/>
          <w:sz w:val="28"/>
          <w:szCs w:val="28"/>
        </w:rPr>
        <w:t xml:space="preserve"> тур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анод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диод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14.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Аз кадом металл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катод сохта мешавад?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волфрам, тантал;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алюмин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тилло;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ан ва тилло;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15.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Камбуди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триод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нисбатан зариби хурди пур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уваткунии он </w:t>
      </w:r>
      <w:r w:rsidRPr="00CA2505">
        <w:rPr>
          <w:rFonts w:ascii="Palatino Linotype" w:hAnsi="Palatino Linotype"/>
          <w:position w:val="-10"/>
          <w:sz w:val="28"/>
          <w:szCs w:val="28"/>
        </w:rPr>
        <w:object w:dxaOrig="240" w:dyaOrig="260">
          <v:shape id="_x0000_i1032" type="#_x0000_t75" style="width:12.6pt;height:13.2pt" o:ole="">
            <v:imagedata r:id="rId18" o:title=""/>
          </v:shape>
          <o:OLEObject Type="Embed" ProgID="Equation.3" ShapeID="_x0000_i1032" DrawAspect="Content" ObjectID="_1772004429" r:id="rId19"/>
        </w:object>
      </w:r>
      <w:r w:rsidRPr="00CA2505">
        <w:rPr>
          <w:rFonts w:ascii="Palatino Linotype" w:hAnsi="Palatino Linotype"/>
          <w:sz w:val="28"/>
          <w:szCs w:val="28"/>
        </w:rPr>
        <w:t>мебошад;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>нисбатан зариби хурди пур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уваткунии он </w:t>
      </w:r>
      <w:r w:rsidRPr="00CA2505">
        <w:rPr>
          <w:rFonts w:ascii="Palatino Linotype" w:hAnsi="Palatino Linotype"/>
          <w:position w:val="-6"/>
          <w:sz w:val="28"/>
          <w:szCs w:val="28"/>
        </w:rPr>
        <w:object w:dxaOrig="220" w:dyaOrig="279">
          <v:shape id="_x0000_i1033" type="#_x0000_t75" style="width:10.8pt;height:14.4pt" o:ole="">
            <v:imagedata r:id="rId20" o:title=""/>
          </v:shape>
          <o:OLEObject Type="Embed" ProgID="Equation.3" ShapeID="_x0000_i1033" DrawAspect="Content" ObjectID="_1772004430" r:id="rId21"/>
        </w:object>
      </w:r>
      <w:r w:rsidRPr="00CA2505">
        <w:rPr>
          <w:rFonts w:ascii="Palatino Linotype" w:hAnsi="Palatino Linotype"/>
          <w:sz w:val="28"/>
          <w:szCs w:val="28"/>
        </w:rPr>
        <w:t>мебошад;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нисбати зариби хурди тури идоракунанда мебошад;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хурди катод мебошад;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шидати зиёди анод мебошад;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16.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Аз му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ити гази  гузаштани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араёнро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 газ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му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ити гази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газоионизатсия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 xml:space="preserve">гузаштани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номуста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17.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Агар раванди ионизатсия шудани газ пас аз дур кардани омили газоионизатсиякунанда 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атъ гардад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газиро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номуста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гази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му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ити гази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просеси лонизатсия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18.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Дар сурати дур кардани омили ионизатсиякунанда, ки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лияи гази бар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ой меноманд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просеси ионизатсия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му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ити гази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номуста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гази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19.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лияе ки ба ин фосилаи тавсифи  волт-ампери мувофи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 меояд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лияи тарсузи </w:t>
      </w:r>
      <w:r>
        <w:rPr>
          <w:rFonts w:ascii="Palatino Linotype" w:hAnsi="Palatino Linotype"/>
          <w:sz w:val="28"/>
          <w:szCs w:val="28"/>
        </w:rPr>
        <w:t>ғ</w:t>
      </w:r>
      <w:r w:rsidRPr="00CA2505">
        <w:rPr>
          <w:rFonts w:ascii="Palatino Linotype" w:hAnsi="Palatino Linotype"/>
          <w:sz w:val="28"/>
          <w:szCs w:val="28"/>
        </w:rPr>
        <w:t>айриоди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оди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лияи </w:t>
      </w:r>
      <w:r>
        <w:rPr>
          <w:rFonts w:ascii="Palatino Linotype" w:hAnsi="Palatino Linotype"/>
          <w:sz w:val="28"/>
          <w:szCs w:val="28"/>
        </w:rPr>
        <w:t>ғ</w:t>
      </w:r>
      <w:r w:rsidRPr="00CA2505">
        <w:rPr>
          <w:rFonts w:ascii="Palatino Linotype" w:hAnsi="Palatino Linotype"/>
          <w:sz w:val="28"/>
          <w:szCs w:val="28"/>
        </w:rPr>
        <w:t>айриоди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камоншакл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До</w:t>
      </w:r>
      <w:r>
        <w:rPr>
          <w:rFonts w:ascii="Palatino Linotype" w:hAnsi="Palatino Linotype"/>
          <w:sz w:val="28"/>
          <w:szCs w:val="28"/>
        </w:rPr>
        <w:t>ғ</w:t>
      </w:r>
      <w:r w:rsidRPr="00CA2505">
        <w:rPr>
          <w:rFonts w:ascii="Palatino Linotype" w:hAnsi="Palatino Linotype"/>
          <w:sz w:val="28"/>
          <w:szCs w:val="28"/>
        </w:rPr>
        <w:t>и катод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>20.  Газотрои дар кадом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 кор мекунад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дар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номуста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 камоншакл;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дар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тарсуз;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дар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му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ити газ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дар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263BB9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263BB9">
        <w:rPr>
          <w:rFonts w:ascii="Palatino Linotype" w:hAnsi="Palatino Linotype"/>
          <w:sz w:val="28"/>
          <w:szCs w:val="28"/>
        </w:rPr>
        <w:t>)</w:t>
      </w:r>
      <w:r w:rsidRPr="00CA2505">
        <w:rPr>
          <w:rFonts w:ascii="Palatino Linotype" w:hAnsi="Palatino Linotype"/>
          <w:sz w:val="28"/>
          <w:szCs w:val="28"/>
        </w:rPr>
        <w:t xml:space="preserve"> дар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марор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21.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Асбоби ионии аз се ё чор электрод иборатбуда , ки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олати афрузишро идора карда метавонад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тиратрон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диод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тиод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кенотрон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пентод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22.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Муодилаи Кирхгофро барои афзоиши шидат ва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 ёбед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position w:val="-14"/>
          <w:sz w:val="28"/>
          <w:szCs w:val="28"/>
        </w:rPr>
        <w:object w:dxaOrig="4200" w:dyaOrig="380">
          <v:shape id="_x0000_i1034" type="#_x0000_t75" style="width:210pt;height:18.6pt" o:ole="">
            <v:imagedata r:id="rId22" o:title=""/>
          </v:shape>
          <o:OLEObject Type="Embed" ProgID="Equation.3" ShapeID="_x0000_i1034" DrawAspect="Content" ObjectID="_1772004431" r:id="rId23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1540" w:dyaOrig="360">
          <v:shape id="_x0000_i1035" type="#_x0000_t75" style="width:76.2pt;height:18pt" o:ole="">
            <v:imagedata r:id="rId24" o:title=""/>
          </v:shape>
          <o:OLEObject Type="Embed" ProgID="Equation.3" ShapeID="_x0000_i1035" DrawAspect="Content" ObjectID="_1772004432" r:id="rId25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position w:val="-10"/>
          <w:sz w:val="28"/>
          <w:szCs w:val="28"/>
        </w:rPr>
        <w:object w:dxaOrig="1060" w:dyaOrig="340">
          <v:shape id="_x0000_i1036" type="#_x0000_t75" style="width:52.2pt;height:16.8pt" o:ole="">
            <v:imagedata r:id="rId26" o:title=""/>
          </v:shape>
          <o:OLEObject Type="Embed" ProgID="Equation.3" ShapeID="_x0000_i1036" DrawAspect="Content" ObjectID="_1772004433" r:id="rId27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820" w:dyaOrig="360">
          <v:shape id="_x0000_i1037" type="#_x0000_t75" style="width:40.2pt;height:18pt" o:ole="">
            <v:imagedata r:id="rId28" o:title=""/>
          </v:shape>
          <o:OLEObject Type="Embed" ProgID="Equation.3" ShapeID="_x0000_i1037" DrawAspect="Content" ObjectID="_1772004434" r:id="rId29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820" w:dyaOrig="360">
          <v:shape id="_x0000_i1038" type="#_x0000_t75" style="width:40.2pt;height:18pt" o:ole="">
            <v:imagedata r:id="rId30" o:title=""/>
          </v:shape>
          <o:OLEObject Type="Embed" ProgID="Equation.3" ShapeID="_x0000_i1038" DrawAspect="Content" ObjectID="_1772004435" r:id="rId31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23.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Энергияи пурраи  электронро , ки он ба суммаи энергияи  кинетики (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аракат аз руи мадор ) ва потенсиали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азбшави ба ядро баробар аст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савияи энергетики атом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энергия электрон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дарозии мав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и электрон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ҷ</w:t>
      </w:r>
      <w:r w:rsidRPr="00CA2505">
        <w:rPr>
          <w:rFonts w:ascii="Palatino Linotype" w:hAnsi="Palatino Linotype"/>
          <w:sz w:val="28"/>
          <w:szCs w:val="28"/>
        </w:rPr>
        <w:t>азбшави ба ядро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ҳ</w:t>
      </w:r>
      <w:r w:rsidRPr="00CA2505">
        <w:rPr>
          <w:rFonts w:ascii="Palatino Linotype" w:hAnsi="Palatino Linotype"/>
          <w:sz w:val="28"/>
          <w:szCs w:val="28"/>
        </w:rPr>
        <w:t>аракат аз руи мадор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24.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аракати муратаби зара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ои электрнок ё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исм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микроскопии  электрнокро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ҷ</w:t>
      </w:r>
      <w:r w:rsidRPr="00CA2505">
        <w:rPr>
          <w:rFonts w:ascii="Palatino Linotype" w:hAnsi="Palatino Linotype"/>
          <w:sz w:val="28"/>
          <w:szCs w:val="28"/>
        </w:rPr>
        <w:t>араёни электрики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азбшави ба ядро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энергияи электрон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савияи энергетики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тиротрон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25.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Минта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аи энергетики пуршудаи  болоиро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минта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аи валенти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азбшави ба ядро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дарозии мав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и электрон меноманд;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савияи энергетики меноманд</w:t>
      </w:r>
      <w:r w:rsidRPr="001D2FB3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клистрон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26.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Минта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аиэнергеники имконпазир, ки бевосита дар болои минта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аи валенти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ойгир аст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минта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аи 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илият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минта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аи энергетики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минта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аи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арорати меноманд;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ои</w:t>
      </w:r>
      <w:r>
        <w:rPr>
          <w:rFonts w:ascii="Palatino Linotype" w:hAnsi="Palatino Linotype"/>
          <w:sz w:val="28"/>
          <w:szCs w:val="28"/>
        </w:rPr>
        <w:t>қҳ</w:t>
      </w:r>
      <w:r w:rsidRPr="00CA2505">
        <w:rPr>
          <w:rFonts w:ascii="Palatino Linotype" w:hAnsi="Palatino Linotype"/>
          <w:sz w:val="28"/>
          <w:szCs w:val="28"/>
        </w:rPr>
        <w:t>о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нимно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27.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илияте ,ки аз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исоби атом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омехта ба ву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уд меояд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илияти </w:t>
      </w:r>
      <w:r>
        <w:rPr>
          <w:rFonts w:ascii="Palatino Linotype" w:hAnsi="Palatino Linotype"/>
          <w:sz w:val="28"/>
          <w:szCs w:val="28"/>
        </w:rPr>
        <w:t>ғ</w:t>
      </w:r>
      <w:r w:rsidRPr="00CA2505">
        <w:rPr>
          <w:rFonts w:ascii="Palatino Linotype" w:hAnsi="Palatino Linotype"/>
          <w:sz w:val="28"/>
          <w:szCs w:val="28"/>
        </w:rPr>
        <w:t>еши ё омехта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минта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аи 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илят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 ҳ</w:t>
      </w:r>
      <w:r w:rsidRPr="00CA2505">
        <w:rPr>
          <w:rFonts w:ascii="Palatino Linotype" w:hAnsi="Palatino Linotype"/>
          <w:sz w:val="28"/>
          <w:szCs w:val="28"/>
        </w:rPr>
        <w:t>олати озоди энергетики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му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овимати хос номида мешаввад;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ҷ</w:t>
      </w:r>
      <w:r w:rsidRPr="00CA2505">
        <w:rPr>
          <w:rFonts w:ascii="Palatino Linotype" w:hAnsi="Palatino Linotype"/>
          <w:sz w:val="28"/>
          <w:szCs w:val="28"/>
        </w:rPr>
        <w:t>авф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28.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Кристал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 дорои  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илияти  электрон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, ки дар 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араёни электрики ба воситаи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аракати  муратавби  заряд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манф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ба ву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уд меояд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 xml:space="preserve">кристали намуди </w:t>
      </w:r>
      <w:r w:rsidRPr="00CA2505">
        <w:rPr>
          <w:rFonts w:ascii="Palatino Linotype" w:hAnsi="Palatino Linotype"/>
          <w:sz w:val="28"/>
          <w:szCs w:val="28"/>
          <w:lang w:val="en-US"/>
        </w:rPr>
        <w:t>n</w:t>
      </w:r>
      <w:r w:rsidRPr="00CA2505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кристалм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авфи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илияти электрони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электргузаронандаги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 xml:space="preserve">кристали намуда </w:t>
      </w:r>
      <w:r w:rsidRPr="00CA2505">
        <w:rPr>
          <w:rFonts w:ascii="Palatino Linotype" w:hAnsi="Palatino Linotype"/>
          <w:sz w:val="28"/>
          <w:szCs w:val="28"/>
          <w:lang w:val="en-US"/>
        </w:rPr>
        <w:t>p</w:t>
      </w:r>
      <w:r w:rsidRPr="00CA2505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29.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Кристал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дорои 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илияти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авф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, ки дар 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араёни электрики ба воситаи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аракати муратаби заряд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мусбат  ба ву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уд меояд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 xml:space="preserve">кристали намуди  </w:t>
      </w:r>
      <w:r w:rsidRPr="00CA2505">
        <w:rPr>
          <w:rFonts w:ascii="Palatino Linotype" w:hAnsi="Palatino Linotype"/>
          <w:sz w:val="28"/>
          <w:szCs w:val="28"/>
          <w:lang w:val="en-US"/>
        </w:rPr>
        <w:t>p</w:t>
      </w:r>
      <w:r w:rsidRPr="00CA2505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илияти электрон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 xml:space="preserve">кристали намуди  </w:t>
      </w:r>
      <w:r w:rsidRPr="00CA2505">
        <w:rPr>
          <w:rFonts w:ascii="Palatino Linotype" w:hAnsi="Palatino Linotype"/>
          <w:sz w:val="28"/>
          <w:szCs w:val="28"/>
          <w:lang w:val="en-US"/>
        </w:rPr>
        <w:t>N</w:t>
      </w:r>
      <w:r w:rsidRPr="00CA2505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ҷ</w:t>
      </w:r>
      <w:r w:rsidRPr="00CA2505">
        <w:rPr>
          <w:rFonts w:ascii="Palatino Linotype" w:hAnsi="Palatino Linotype"/>
          <w:sz w:val="28"/>
          <w:szCs w:val="28"/>
        </w:rPr>
        <w:t>авф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ҳ</w:t>
      </w:r>
      <w:r w:rsidRPr="00CA2505">
        <w:rPr>
          <w:rFonts w:ascii="Palatino Linotype" w:hAnsi="Palatino Linotype"/>
          <w:sz w:val="28"/>
          <w:szCs w:val="28"/>
        </w:rPr>
        <w:t>олати озоди энергетики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30.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нимно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 чи гуна асбобанд?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нимно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 чунин 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ое мебошад, ки аз ду да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она ва як со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аи электрони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авфи иборатанд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аз як да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она иборатанд;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аз як со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авфи иборатанд;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аз як со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 ва як да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она иборатанд;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аз ду да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она иборатанд;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31.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нимно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илие,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CA2505">
        <w:rPr>
          <w:rFonts w:ascii="Palatino Linotype" w:hAnsi="Palatino Linotype"/>
          <w:sz w:val="28"/>
          <w:szCs w:val="28"/>
        </w:rPr>
        <w:t xml:space="preserve">ки барои муратаб кардани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та</w:t>
      </w:r>
      <w:r>
        <w:rPr>
          <w:rFonts w:ascii="Palatino Linotype" w:hAnsi="Palatino Linotype"/>
          <w:sz w:val="28"/>
          <w:szCs w:val="28"/>
        </w:rPr>
        <w:t>ғ</w:t>
      </w:r>
      <w:r w:rsidRPr="00CA2505">
        <w:rPr>
          <w:rFonts w:ascii="Palatino Linotype" w:hAnsi="Palatino Linotype"/>
          <w:sz w:val="28"/>
          <w:szCs w:val="28"/>
        </w:rPr>
        <w:t>ирёбанда истифода мешаванд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яксукунда (ростчар) ном дорад;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автомот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 ном дорад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дусукунда ном дорад;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диоди сот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 ном дорад;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диоди ну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таги ном доравд;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32.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Зариби яксукуни бо кадом ифода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исоб мешавад?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1040" w:dyaOrig="360">
          <v:shape id="_x0000_i1039" type="#_x0000_t75" style="width:51.6pt;height:18pt" o:ole="">
            <v:imagedata r:id="rId32" o:title=""/>
          </v:shape>
          <o:OLEObject Type="Embed" ProgID="Equation.3" ShapeID="_x0000_i1039" DrawAspect="Content" ObjectID="_1772004436" r:id="rId33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position w:val="-10"/>
          <w:sz w:val="28"/>
          <w:szCs w:val="28"/>
        </w:rPr>
        <w:object w:dxaOrig="180" w:dyaOrig="340">
          <v:shape id="_x0000_i1040" type="#_x0000_t75" style="width:9pt;height:16.8pt" o:ole="">
            <v:imagedata r:id="rId34" o:title=""/>
          </v:shape>
          <o:OLEObject Type="Embed" ProgID="Equation.3" ShapeID="_x0000_i1040" DrawAspect="Content" ObjectID="_1772004437" r:id="rId35"/>
        </w:object>
      </w:r>
      <w:r w:rsidRPr="00CA2505">
        <w:rPr>
          <w:rFonts w:ascii="Palatino Linotype" w:hAnsi="Palatino Linotype"/>
          <w:position w:val="-14"/>
          <w:sz w:val="28"/>
          <w:szCs w:val="28"/>
        </w:rPr>
        <w:object w:dxaOrig="1080" w:dyaOrig="380">
          <v:shape id="_x0000_i1041" type="#_x0000_t75" style="width:54pt;height:18.6pt" o:ole="">
            <v:imagedata r:id="rId36" o:title=""/>
          </v:shape>
          <o:OLEObject Type="Embed" ProgID="Equation.3" ShapeID="_x0000_i1041" DrawAspect="Content" ObjectID="_1772004438" r:id="rId37"/>
        </w:objec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убр;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1180" w:dyaOrig="360">
          <v:shape id="_x0000_i1042" type="#_x0000_t75" style="width:57pt;height:18pt" o:ole="">
            <v:imagedata r:id="rId38" o:title=""/>
          </v:shape>
          <o:OLEObject Type="Embed" ProgID="Equation.3" ShapeID="_x0000_i1042" DrawAspect="Content" ObjectID="_1772004439" r:id="rId39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position w:val="-12"/>
          <w:sz w:val="28"/>
          <w:szCs w:val="28"/>
        </w:rPr>
        <w:object w:dxaOrig="1300" w:dyaOrig="360">
          <v:shape id="_x0000_i1043" type="#_x0000_t75" style="width:63.6pt;height:18pt" o:ole="">
            <v:imagedata r:id="rId40" o:title=""/>
          </v:shape>
          <o:OLEObject Type="Embed" ProgID="Equation.3" ShapeID="_x0000_i1043" DrawAspect="Content" ObjectID="_1772004440" r:id="rId41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position w:val="-10"/>
          <w:sz w:val="28"/>
          <w:szCs w:val="28"/>
        </w:rPr>
        <w:object w:dxaOrig="1180" w:dyaOrig="340">
          <v:shape id="_x0000_i1044" type="#_x0000_t75" style="width:57pt;height:16.8pt" o:ole="">
            <v:imagedata r:id="rId42" o:title=""/>
          </v:shape>
          <o:OLEObject Type="Embed" ProgID="Equation.3" ShapeID="_x0000_i1044" DrawAspect="Content" ObjectID="_1772004441" r:id="rId43"/>
        </w:objec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33.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Транзистор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дуно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илият гуфта чунин транзистор</w:t>
      </w:r>
      <w:r>
        <w:rPr>
          <w:rFonts w:ascii="Palatino Linotype" w:hAnsi="Palatino Linotype"/>
          <w:sz w:val="28"/>
          <w:szCs w:val="28"/>
        </w:rPr>
        <w:t>ҳоеро меноманд</w:t>
      </w:r>
      <w:r w:rsidRPr="00CA2505">
        <w:rPr>
          <w:rFonts w:ascii="Palatino Linotype" w:hAnsi="Palatino Linotype"/>
          <w:sz w:val="28"/>
          <w:szCs w:val="28"/>
        </w:rPr>
        <w:t xml:space="preserve">, ки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ҷ</w:t>
      </w:r>
      <w:r w:rsidRPr="00CA2505">
        <w:rPr>
          <w:rFonts w:ascii="Palatino Linotype" w:hAnsi="Palatino Linotype"/>
          <w:sz w:val="28"/>
          <w:szCs w:val="28"/>
        </w:rPr>
        <w:t>араёни электрикиро ба воситаи кристалаш дар нати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аи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арду навъи заряд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ои электрони  ва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авфи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ори мегардонад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 ҷ</w:t>
      </w:r>
      <w:r w:rsidRPr="00CA2505">
        <w:rPr>
          <w:rFonts w:ascii="Palatino Linotype" w:hAnsi="Palatino Linotype"/>
          <w:sz w:val="28"/>
          <w:szCs w:val="28"/>
        </w:rPr>
        <w:t xml:space="preserve">араёни электрикиро бе ёрии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авф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ори мегардонад;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 ҷ</w:t>
      </w:r>
      <w:r w:rsidRPr="00CA2505">
        <w:rPr>
          <w:rFonts w:ascii="Palatino Linotype" w:hAnsi="Palatino Linotype"/>
          <w:sz w:val="28"/>
          <w:szCs w:val="28"/>
        </w:rPr>
        <w:t>араёни та</w:t>
      </w:r>
      <w:r>
        <w:rPr>
          <w:rFonts w:ascii="Palatino Linotype" w:hAnsi="Palatino Linotype"/>
          <w:sz w:val="28"/>
          <w:szCs w:val="28"/>
        </w:rPr>
        <w:t>ғ</w:t>
      </w:r>
      <w:r w:rsidRPr="00CA2505">
        <w:rPr>
          <w:rFonts w:ascii="Palatino Linotype" w:hAnsi="Palatino Linotype"/>
          <w:sz w:val="28"/>
          <w:szCs w:val="28"/>
        </w:rPr>
        <w:t xml:space="preserve">ирёбандаро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ори мегардонад;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бо ёрии заряд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ори мегардонад;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 xml:space="preserve">бо воситаи кристалаш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ори мегардонад;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34.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Лампаи электронии диод аз чанд электрод иборат аст 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аз ду электрод;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аз як электрод;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аз сетка ва як электрод;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аз се электрод;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аз чор электрод;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35.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Аз кадом метал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электроди катод ва анод сохта мешавад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никел, молибен ё тантал;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молибен ва тантал;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тантал ва 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ан, тантал ва молибен;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никел;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36.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Камбуди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 асосии лампа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электрони дар чист?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ҳ</w:t>
      </w:r>
      <w:r w:rsidRPr="00CA2505">
        <w:rPr>
          <w:rFonts w:ascii="Palatino Linotype" w:hAnsi="Palatino Linotype"/>
          <w:sz w:val="28"/>
          <w:szCs w:val="28"/>
        </w:rPr>
        <w:t>ангоми баланд будани зуд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ва тавонои  мавриди истифода 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арор мегирад;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Pr="00CA2505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ангоми паст будани зуд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 ҳ</w:t>
      </w:r>
      <w:r w:rsidRPr="00CA2505">
        <w:rPr>
          <w:rFonts w:ascii="Palatino Linotype" w:hAnsi="Palatino Linotype"/>
          <w:sz w:val="28"/>
          <w:szCs w:val="28"/>
        </w:rPr>
        <w:t>ангоми паст будани тавоно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ҳ</w:t>
      </w:r>
      <w:r w:rsidRPr="00CA2505">
        <w:rPr>
          <w:rFonts w:ascii="Palatino Linotype" w:hAnsi="Palatino Linotype"/>
          <w:sz w:val="28"/>
          <w:szCs w:val="28"/>
        </w:rPr>
        <w:t>ангоми паст будани зуд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ватавоно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камбуди надоранд;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37.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Дар 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электровакумии электрон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, сели электрон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дар ку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о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аракат мекунанд?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CA2505">
        <w:rPr>
          <w:rFonts w:ascii="Palatino Linotype" w:hAnsi="Palatino Linotype"/>
          <w:sz w:val="28"/>
          <w:szCs w:val="28"/>
        </w:rPr>
        <w:t xml:space="preserve"> дар вакум;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дар му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ити газ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дар газотрон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дар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о;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дар тират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</w:t>
      </w:r>
      <w:r w:rsidRPr="001D2FB3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38.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Дар 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электровакумии газта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лиякунандаи электрони сели электрон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дар ку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о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аракат мекунанд  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дар му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ити газ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дар вакум;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дар вакуум ва му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ити газ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дар ростгар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дар диод;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39.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Лампа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электрониро дар ку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 истифода мебаранд?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дар ростгар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о, 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уватфизо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о, генератор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о,  асбоб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автомат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 xml:space="preserve">дар 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уватфизо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дар асблб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сан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иш;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 xml:space="preserve">дар техникаи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исоббарор;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 xml:space="preserve">дар техникаи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исоббарор ва ростгар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40.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электрики кай дар газ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ори мегардад?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агар газ ионизатсия 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агар 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бошад;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агар номуста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бошад;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агар 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ва номуста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бошад;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агар ионизатсия нашавад;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41.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Чи гунна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 xml:space="preserve">араён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сер номида мешавад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ҳ</w:t>
      </w:r>
      <w:r w:rsidRPr="00CA2505">
        <w:rPr>
          <w:rFonts w:ascii="Palatino Linotype" w:hAnsi="Palatino Linotype"/>
          <w:sz w:val="28"/>
          <w:szCs w:val="28"/>
        </w:rPr>
        <w:t xml:space="preserve">ангоми афзоиши шидат,зиёдшави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 ба назар намерасад;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 ҳ</w:t>
      </w:r>
      <w:r w:rsidRPr="00CA2505">
        <w:rPr>
          <w:rFonts w:ascii="Palatino Linotype" w:hAnsi="Palatino Linotype"/>
          <w:sz w:val="28"/>
          <w:szCs w:val="28"/>
        </w:rPr>
        <w:t>ангоми кам шудани шидат;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 ҳ</w:t>
      </w:r>
      <w:r w:rsidRPr="00CA2505">
        <w:rPr>
          <w:rFonts w:ascii="Palatino Linotype" w:hAnsi="Palatino Linotype"/>
          <w:sz w:val="28"/>
          <w:szCs w:val="28"/>
        </w:rPr>
        <w:t xml:space="preserve">ангоми баробар шудани шидат ва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 xml:space="preserve">зиёдшави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зиёду баробар шудани шидат ва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42.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Шидате ки дар он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 ба ву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уд меояд аз кадом омил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вобастаги дорад?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дар сурати дур кардани омили ионизатсия;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дар сурати наздик шудани ионизатсия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 xml:space="preserve">зиёдшавии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дар сурати зиёд шудани шидат;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ҳ</w:t>
      </w:r>
      <w:r w:rsidRPr="00CA2505">
        <w:rPr>
          <w:rFonts w:ascii="Palatino Linotype" w:hAnsi="Palatino Linotype"/>
          <w:sz w:val="28"/>
          <w:szCs w:val="28"/>
        </w:rPr>
        <w:t xml:space="preserve">ангоми баробар шудани шидат ва 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43.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Газотрон </w:t>
      </w:r>
      <w:r w:rsidRPr="009D5060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sz w:val="28"/>
          <w:szCs w:val="28"/>
        </w:rPr>
        <w:t>дар тартиби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номуста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 чи  кор  мекунад?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камоншакл;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шарораг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на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ли шидати;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термоэмисяг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эмисяги;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44.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Газотрон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оро бо кадом ма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сад истифода мебаранд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 xml:space="preserve">асосан барои рост кардани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та</w:t>
      </w:r>
      <w:r>
        <w:rPr>
          <w:rFonts w:ascii="Palatino Linotype" w:hAnsi="Palatino Linotype"/>
          <w:sz w:val="28"/>
          <w:szCs w:val="28"/>
        </w:rPr>
        <w:t>ғ</w:t>
      </w:r>
      <w:r w:rsidRPr="00CA2505">
        <w:rPr>
          <w:rFonts w:ascii="Palatino Linotype" w:hAnsi="Palatino Linotype"/>
          <w:sz w:val="28"/>
          <w:szCs w:val="28"/>
        </w:rPr>
        <w:t>ирёбанда дар зан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ир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баландшидат истифода мебаранд;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барои афтиши шидат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 xml:space="preserve">барои афтиши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 xml:space="preserve">барои афтиши шидат ва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барои самти 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илият;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>45.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Нарасоии газотрон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 дар чист?.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бои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тидор инерсияи гармии калон ба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исоб меравад;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зиёд гарм кардани анод;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зиёд гарм кардани анод ва катод;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бо шидати баланд баланд кор карданаш;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 xml:space="preserve">бо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баланд кор карданаш;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46.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>Стобилитрон чист?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лампаи дуэлектродаи газпуркардашудаи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 тарсузи катоди хунукдошта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лампаи якэлектрода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лампаи се электрода;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лампаи як электродаи газпуркарда шуда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лампаи як электродаи тури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47.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Электроди даргиранда чист?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сими борике ки пайдоиши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лиярог ба ву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уд меоранд;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катод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анод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катод ва анод аст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силиндри даруни аст;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48.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Лампа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сигнали дар чи гунна тартиб кор мекунад?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дар тартиби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лияи тарсуз;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 ҳ</w:t>
      </w:r>
      <w:r w:rsidRPr="00CA2505">
        <w:rPr>
          <w:rFonts w:ascii="Palatino Linotype" w:hAnsi="Palatino Linotype"/>
          <w:sz w:val="28"/>
          <w:szCs w:val="28"/>
        </w:rPr>
        <w:t>ангоми устувор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дар тартиби та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лияг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 xml:space="preserve">дар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олати рекомбинатсия;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дар тартиби ионизатсия;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49.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Му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омивати хоси 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чонд аст?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-6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-8</w:t>
      </w:r>
      <w:r w:rsidRPr="00CA2505">
        <w:rPr>
          <w:rFonts w:ascii="Palatino Linotype" w:hAnsi="Palatino Linotype"/>
          <w:sz w:val="28"/>
          <w:szCs w:val="28"/>
        </w:rPr>
        <w:t>Ом;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8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13</w:t>
      </w:r>
      <w:r w:rsidRPr="00CA2505">
        <w:rPr>
          <w:rFonts w:ascii="Palatino Linotype" w:hAnsi="Palatino Linotype"/>
          <w:sz w:val="28"/>
          <w:szCs w:val="28"/>
        </w:rPr>
        <w:t>Ом;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5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-8</w:t>
      </w:r>
      <w:r w:rsidRPr="00CA2505">
        <w:rPr>
          <w:rFonts w:ascii="Palatino Linotype" w:hAnsi="Palatino Linotype"/>
          <w:sz w:val="28"/>
          <w:szCs w:val="28"/>
        </w:rPr>
        <w:t>Ом;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6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-4</w:t>
      </w:r>
      <w:r w:rsidRPr="00CA2505">
        <w:rPr>
          <w:rFonts w:ascii="Palatino Linotype" w:hAnsi="Palatino Linotype"/>
          <w:sz w:val="28"/>
          <w:szCs w:val="28"/>
        </w:rPr>
        <w:t>Ом;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-5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7</w:t>
      </w:r>
      <w:r w:rsidRPr="00CA2505">
        <w:rPr>
          <w:rFonts w:ascii="Palatino Linotype" w:hAnsi="Palatino Linotype"/>
          <w:sz w:val="28"/>
          <w:szCs w:val="28"/>
        </w:rPr>
        <w:t>Ом</w:t>
      </w:r>
      <w:r w:rsidRPr="001D2FB3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>50.</w:t>
      </w:r>
      <w:r w:rsidRPr="001D2FB3">
        <w:rPr>
          <w:rFonts w:ascii="Palatino Linotype" w:hAnsi="Palatino Linotype"/>
          <w:sz w:val="28"/>
          <w:szCs w:val="28"/>
        </w:rPr>
        <w:t xml:space="preserve"> </w:t>
      </w:r>
      <w:r w:rsidRPr="00CA2505">
        <w:rPr>
          <w:rFonts w:ascii="Palatino Linotype" w:hAnsi="Palatino Linotype"/>
          <w:sz w:val="28"/>
          <w:szCs w:val="28"/>
        </w:rPr>
        <w:t xml:space="preserve">   Му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овимати хоси изолятор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чанд аст?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8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13</w:t>
      </w:r>
      <w:r>
        <w:rPr>
          <w:rFonts w:ascii="Palatino Linotype" w:hAnsi="Palatino Linotype"/>
          <w:sz w:val="28"/>
          <w:szCs w:val="28"/>
        </w:rPr>
        <w:t>Ом;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-5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13</w:t>
      </w:r>
      <w:r>
        <w:rPr>
          <w:rFonts w:ascii="Palatino Linotype" w:hAnsi="Palatino Linotype"/>
          <w:sz w:val="28"/>
          <w:szCs w:val="28"/>
        </w:rPr>
        <w:t>Ом</w:t>
      </w:r>
      <w:r w:rsidRPr="001D2FB3">
        <w:rPr>
          <w:rFonts w:ascii="Palatino Linotype" w:hAnsi="Palatino Linotype"/>
          <w:sz w:val="28"/>
          <w:szCs w:val="28"/>
        </w:rPr>
        <w:t>;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7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12</w:t>
      </w:r>
      <w:r>
        <w:rPr>
          <w:rFonts w:ascii="Palatino Linotype" w:hAnsi="Palatino Linotype"/>
          <w:sz w:val="28"/>
          <w:szCs w:val="28"/>
        </w:rPr>
        <w:t>Ом</w:t>
      </w:r>
      <w:r w:rsidRPr="001D2FB3">
        <w:rPr>
          <w:rFonts w:ascii="Palatino Linotype" w:hAnsi="Palatino Linotype"/>
          <w:sz w:val="28"/>
          <w:szCs w:val="28"/>
        </w:rPr>
        <w:t>;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6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-4</w:t>
      </w:r>
      <w:r>
        <w:rPr>
          <w:rFonts w:ascii="Palatino Linotype" w:hAnsi="Palatino Linotype"/>
          <w:sz w:val="28"/>
          <w:szCs w:val="28"/>
        </w:rPr>
        <w:t>Ом</w:t>
      </w:r>
      <w:r w:rsidRPr="001D2FB3">
        <w:rPr>
          <w:rFonts w:ascii="Palatino Linotype" w:hAnsi="Palatino Linotype"/>
          <w:sz w:val="28"/>
          <w:szCs w:val="28"/>
        </w:rPr>
        <w:t>;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-6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-8</w:t>
      </w:r>
      <w:r>
        <w:rPr>
          <w:rFonts w:ascii="Palatino Linotype" w:hAnsi="Palatino Linotype"/>
          <w:sz w:val="28"/>
          <w:szCs w:val="28"/>
        </w:rPr>
        <w:t>Ом</w:t>
      </w:r>
      <w:r w:rsidRPr="001D2FB3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51.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Му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овимати хоси нимно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чанд аст?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аз 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-5</w:t>
      </w:r>
      <w:r w:rsidRPr="00CA2505">
        <w:rPr>
          <w:rFonts w:ascii="Palatino Linotype" w:hAnsi="Palatino Linotype"/>
          <w:sz w:val="28"/>
          <w:szCs w:val="28"/>
        </w:rPr>
        <w:t xml:space="preserve"> то 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7</w:t>
      </w:r>
      <w:r w:rsidRPr="00CA2505">
        <w:rPr>
          <w:rFonts w:ascii="Palatino Linotype" w:hAnsi="Palatino Linotype"/>
          <w:sz w:val="28"/>
          <w:szCs w:val="28"/>
        </w:rPr>
        <w:t xml:space="preserve"> Ом;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-6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-8</w:t>
      </w:r>
      <w:r w:rsidRPr="00CA2505">
        <w:rPr>
          <w:rFonts w:ascii="Palatino Linotype" w:hAnsi="Palatino Linotype"/>
          <w:sz w:val="28"/>
          <w:szCs w:val="28"/>
        </w:rPr>
        <w:t xml:space="preserve"> Ом;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8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13</w:t>
      </w:r>
      <w:r w:rsidRPr="00CA2505">
        <w:rPr>
          <w:rFonts w:ascii="Palatino Linotype" w:hAnsi="Palatino Linotype"/>
          <w:sz w:val="28"/>
          <w:szCs w:val="28"/>
        </w:rPr>
        <w:t>Ом;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6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-4</w:t>
      </w:r>
      <w:r w:rsidRPr="00CA2505">
        <w:rPr>
          <w:rFonts w:ascii="Palatino Linotype" w:hAnsi="Palatino Linotype"/>
          <w:sz w:val="28"/>
          <w:szCs w:val="28"/>
        </w:rPr>
        <w:t>Ом;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-5</w:t>
      </w:r>
      <w:r w:rsidRPr="00CA2505">
        <w:rPr>
          <w:rFonts w:ascii="Palatino Linotype" w:hAnsi="Palatino Linotype"/>
          <w:sz w:val="28"/>
          <w:szCs w:val="28"/>
        </w:rPr>
        <w:t>-10</w:t>
      </w:r>
      <w:r w:rsidRPr="00CA2505">
        <w:rPr>
          <w:rFonts w:ascii="Palatino Linotype" w:hAnsi="Palatino Linotype"/>
          <w:sz w:val="28"/>
          <w:szCs w:val="28"/>
          <w:vertAlign w:val="superscript"/>
        </w:rPr>
        <w:t>13</w:t>
      </w:r>
      <w:r w:rsidRPr="00CA2505">
        <w:rPr>
          <w:rFonts w:ascii="Palatino Linotype" w:hAnsi="Palatino Linotype"/>
          <w:sz w:val="28"/>
          <w:szCs w:val="28"/>
        </w:rPr>
        <w:t>Ом;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52.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Сурохшави  </w:t>
      </w:r>
      <w:r w:rsidRPr="00CA2505">
        <w:rPr>
          <w:rFonts w:ascii="Palatino Linotype" w:hAnsi="Palatino Linotype"/>
          <w:sz w:val="28"/>
          <w:szCs w:val="28"/>
          <w:lang w:val="en-US"/>
        </w:rPr>
        <w:t>p</w:t>
      </w:r>
      <w:r w:rsidRPr="00CA2505">
        <w:rPr>
          <w:rFonts w:ascii="Palatino Linotype" w:hAnsi="Palatino Linotype"/>
          <w:sz w:val="28"/>
          <w:szCs w:val="28"/>
        </w:rPr>
        <w:t xml:space="preserve"> - </w:t>
      </w:r>
      <w:r w:rsidRPr="00CA2505">
        <w:rPr>
          <w:rFonts w:ascii="Palatino Linotype" w:hAnsi="Palatino Linotype"/>
          <w:sz w:val="28"/>
          <w:szCs w:val="28"/>
          <w:lang w:val="en-US"/>
        </w:rPr>
        <w:t>n</w:t>
      </w:r>
      <w:r w:rsidRPr="00CA2505">
        <w:rPr>
          <w:rFonts w:ascii="Palatino Linotype" w:hAnsi="Palatino Linotype"/>
          <w:sz w:val="28"/>
          <w:szCs w:val="28"/>
        </w:rPr>
        <w:t xml:space="preserve">  - со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аро чи тавр мефа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мед?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ҳ</w:t>
      </w:r>
      <w:r w:rsidRPr="00CA2505">
        <w:rPr>
          <w:rFonts w:ascii="Palatino Linotype" w:hAnsi="Palatino Linotype"/>
          <w:sz w:val="28"/>
          <w:szCs w:val="28"/>
        </w:rPr>
        <w:t xml:space="preserve">ангоми ба шидати чаппа ноил шудан  бо як 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атор 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имат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критики (ни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ои) ин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 чапа меафзоянд;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 ҳ</w:t>
      </w:r>
      <w:r w:rsidRPr="00CA2505">
        <w:rPr>
          <w:rFonts w:ascii="Palatino Linotype" w:hAnsi="Palatino Linotype"/>
          <w:sz w:val="28"/>
          <w:szCs w:val="28"/>
        </w:rPr>
        <w:t>ангоми шидати роста меафзоянд;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 ҳ</w:t>
      </w:r>
      <w:r w:rsidRPr="00CA2505">
        <w:rPr>
          <w:rFonts w:ascii="Palatino Linotype" w:hAnsi="Palatino Linotype"/>
          <w:sz w:val="28"/>
          <w:szCs w:val="28"/>
        </w:rPr>
        <w:t xml:space="preserve">ангоми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чапа меафзоянд;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ҳ</w:t>
      </w:r>
      <w:r w:rsidRPr="00CA2505">
        <w:rPr>
          <w:rFonts w:ascii="Palatino Linotype" w:hAnsi="Palatino Linotype"/>
          <w:sz w:val="28"/>
          <w:szCs w:val="28"/>
        </w:rPr>
        <w:t>ангоми шидати баръакс;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сурох намешаванд</w:t>
      </w:r>
      <w:r w:rsidRPr="001D2FB3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53. 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ое ки ба сифати конденсатор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 xml:space="preserve">ои </w:t>
      </w:r>
      <w:r>
        <w:rPr>
          <w:rFonts w:ascii="Palatino Linotype" w:hAnsi="Palatino Linotype"/>
          <w:sz w:val="28"/>
          <w:szCs w:val="28"/>
        </w:rPr>
        <w:t>ғ</w:t>
      </w:r>
      <w:r w:rsidRPr="00CA2505">
        <w:rPr>
          <w:rFonts w:ascii="Palatino Linotype" w:hAnsi="Palatino Linotype"/>
          <w:sz w:val="28"/>
          <w:szCs w:val="28"/>
        </w:rPr>
        <w:t>ун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оишашон идорашаванда истифода мегарданд</w:t>
      </w:r>
      <w:r w:rsidRPr="001D2FB3">
        <w:rPr>
          <w:rFonts w:ascii="Palatino Linotype" w:hAnsi="Palatino Linotype"/>
          <w:sz w:val="28"/>
          <w:szCs w:val="28"/>
        </w:rPr>
        <w:t>.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варикан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диод номида мешавыад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резистор номида мешавад;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тиристор номида мешавад;</w:t>
      </w:r>
    </w:p>
    <w:p w:rsidR="00DB3CAC" w:rsidRPr="001D2FB3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стабилитрон номида мешавад</w:t>
      </w:r>
      <w:r w:rsidRPr="001D2FB3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54.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ое ки барои устувор кардани шидат истифода мешаванд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стабилитрон номида мешаванд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варикан номида мешаванд;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диод номида мешаванд;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тиратрон номида мешаванд;</w:t>
      </w:r>
    </w:p>
    <w:p w:rsidR="00DB3CAC" w:rsidRPr="001A0C28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резистор номида мешаванд</w:t>
      </w:r>
      <w:r w:rsidRPr="001A0C28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55.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Намуд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нимно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илиро номбар кунед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ну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таги ва сат</w:t>
      </w:r>
      <w:r>
        <w:rPr>
          <w:rFonts w:ascii="Palatino Linotype" w:hAnsi="Palatino Linotype"/>
          <w:sz w:val="28"/>
          <w:szCs w:val="28"/>
        </w:rPr>
        <w:t>ҳӣ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ну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таг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сат</w:t>
      </w:r>
      <w:r>
        <w:rPr>
          <w:rFonts w:ascii="Palatino Linotype" w:hAnsi="Palatino Linotype"/>
          <w:sz w:val="28"/>
          <w:szCs w:val="28"/>
        </w:rPr>
        <w:t>ҳӣ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ҷ</w:t>
      </w:r>
      <w:r w:rsidRPr="00CA2505">
        <w:rPr>
          <w:rFonts w:ascii="Palatino Linotype" w:hAnsi="Palatino Linotype"/>
          <w:sz w:val="28"/>
          <w:szCs w:val="28"/>
        </w:rPr>
        <w:t>авф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ну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таги бо 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 xml:space="preserve">илияти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авф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56.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фав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улбаландбасомад  дар ку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о истифода мешаванд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Ф Б Б борои модулиятсия ва дефектиронии лапиш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Ф Б Б истифода мегардад;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барои модулятсия;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барои дефектирон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барои К К Ф;</w:t>
      </w:r>
    </w:p>
    <w:p w:rsidR="00DB3CAC" w:rsidRPr="003A6046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 xml:space="preserve">барои </w:t>
      </w:r>
      <w:r w:rsidRPr="00CA2505">
        <w:rPr>
          <w:rFonts w:ascii="Palatino Linotype" w:hAnsi="Palatino Linotype"/>
          <w:sz w:val="28"/>
          <w:szCs w:val="28"/>
          <w:lang w:val="en-US"/>
        </w:rPr>
        <w:t>p</w:t>
      </w:r>
      <w:r w:rsidRPr="00CA2505">
        <w:rPr>
          <w:rFonts w:ascii="Palatino Linotype" w:hAnsi="Palatino Linotype"/>
          <w:sz w:val="28"/>
          <w:szCs w:val="28"/>
        </w:rPr>
        <w:t>-</w:t>
      </w:r>
      <w:r w:rsidRPr="00CA2505">
        <w:rPr>
          <w:rFonts w:ascii="Palatino Linotype" w:hAnsi="Palatino Linotype"/>
          <w:sz w:val="28"/>
          <w:szCs w:val="28"/>
          <w:lang w:val="en-US"/>
        </w:rPr>
        <w:t>n</w:t>
      </w:r>
      <w:r w:rsidRPr="00CA2505">
        <w:rPr>
          <w:rFonts w:ascii="Palatino Linotype" w:hAnsi="Palatino Linotype"/>
          <w:sz w:val="28"/>
          <w:szCs w:val="28"/>
        </w:rPr>
        <w:t xml:space="preserve"> со</w:t>
      </w:r>
      <w:r>
        <w:rPr>
          <w:rFonts w:ascii="Palatino Linotype" w:hAnsi="Palatino Linotype"/>
          <w:sz w:val="28"/>
          <w:szCs w:val="28"/>
        </w:rPr>
        <w:t>ҳа</w:t>
      </w:r>
      <w:r w:rsidRPr="003A6046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57.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Сохти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нимно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 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нимно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или сат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 ва ну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таг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сат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ну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таг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варикан;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</w:t>
      </w:r>
      <w:r w:rsidRPr="001D2FB3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метали</w:t>
      </w:r>
      <w:r w:rsidRPr="00CA2505">
        <w:rPr>
          <w:rFonts w:ascii="Palatino Linotype" w:hAnsi="Palatino Linotype"/>
          <w:sz w:val="28"/>
          <w:szCs w:val="28"/>
        </w:rPr>
        <w:t>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58.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Тавсифди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анда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асоси диод кадам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оянд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волт-ампери он;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 xml:space="preserve">тавсифи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арорати он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 xml:space="preserve">тавсифи </w:t>
      </w:r>
      <w:r>
        <w:rPr>
          <w:rFonts w:ascii="Palatino Linotype" w:hAnsi="Palatino Linotype"/>
          <w:sz w:val="28"/>
          <w:szCs w:val="28"/>
        </w:rPr>
        <w:t>ҷ</w:t>
      </w:r>
      <w:r w:rsidRPr="00CA2505">
        <w:rPr>
          <w:rFonts w:ascii="Palatino Linotype" w:hAnsi="Palatino Linotype"/>
          <w:sz w:val="28"/>
          <w:szCs w:val="28"/>
        </w:rPr>
        <w:t>араёни он;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шидати он;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му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овимати он;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59.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як сукунда чи гунна хизмат мекунанд?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истифодаи он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 дарт автомат</w:t>
      </w:r>
      <w:r>
        <w:rPr>
          <w:rFonts w:ascii="Palatino Linotype" w:hAnsi="Palatino Linotype"/>
          <w:sz w:val="28"/>
          <w:szCs w:val="28"/>
        </w:rPr>
        <w:t>ӣ</w:t>
      </w:r>
      <w:r w:rsidRPr="00CA2505">
        <w:rPr>
          <w:rFonts w:ascii="Palatino Linotype" w:hAnsi="Palatino Linotype"/>
          <w:sz w:val="28"/>
          <w:szCs w:val="28"/>
        </w:rPr>
        <w:t xml:space="preserve"> ва техникаи 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исоббарор;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хизмат намекунанд;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барои зариби хурд будан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барои модулиятсия;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CA2505">
        <w:rPr>
          <w:rFonts w:ascii="Palatino Linotype" w:hAnsi="Palatino Linotype"/>
          <w:sz w:val="28"/>
          <w:szCs w:val="28"/>
        </w:rPr>
        <w:t>барои детектирони 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CA2505">
        <w:rPr>
          <w:rFonts w:ascii="Palatino Linotype" w:hAnsi="Palatino Linotype"/>
          <w:sz w:val="28"/>
          <w:szCs w:val="28"/>
        </w:rPr>
        <w:t xml:space="preserve">60. 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CA2505">
        <w:rPr>
          <w:rFonts w:ascii="Palatino Linotype" w:hAnsi="Palatino Linotype"/>
          <w:sz w:val="28"/>
          <w:szCs w:val="28"/>
        </w:rPr>
        <w:t xml:space="preserve">   Диод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баланд басомад ва фав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улбасомад бо кадом ма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сад истифода мешавад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CA2505">
        <w:rPr>
          <w:rFonts w:ascii="Palatino Linotype" w:hAnsi="Palatino Linotype"/>
          <w:sz w:val="28"/>
          <w:szCs w:val="28"/>
        </w:rPr>
        <w:t>барои кор дар асборб</w:t>
      </w:r>
      <w:r>
        <w:rPr>
          <w:rFonts w:ascii="Palatino Linotype" w:hAnsi="Palatino Linotype"/>
          <w:sz w:val="28"/>
          <w:szCs w:val="28"/>
        </w:rPr>
        <w:t>ҳ</w:t>
      </w:r>
      <w:r w:rsidRPr="00CA2505">
        <w:rPr>
          <w:rFonts w:ascii="Palatino Linotype" w:hAnsi="Palatino Linotype"/>
          <w:sz w:val="28"/>
          <w:szCs w:val="28"/>
        </w:rPr>
        <w:t>ои фав</w:t>
      </w:r>
      <w:r>
        <w:rPr>
          <w:rFonts w:ascii="Palatino Linotype" w:hAnsi="Palatino Linotype"/>
          <w:sz w:val="28"/>
          <w:szCs w:val="28"/>
        </w:rPr>
        <w:t>қ</w:t>
      </w:r>
      <w:r w:rsidRPr="00CA2505">
        <w:rPr>
          <w:rFonts w:ascii="Palatino Linotype" w:hAnsi="Palatino Linotype"/>
          <w:sz w:val="28"/>
          <w:szCs w:val="28"/>
        </w:rPr>
        <w:t>улбасомад истифода мешаванд;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CA2505">
        <w:rPr>
          <w:rFonts w:ascii="Palatino Linotype" w:hAnsi="Palatino Linotype"/>
          <w:sz w:val="28"/>
          <w:szCs w:val="28"/>
        </w:rPr>
        <w:t>барои кам кардани зариби кор истифода мешаванд;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CA2505">
        <w:rPr>
          <w:rFonts w:ascii="Palatino Linotype" w:hAnsi="Palatino Linotype"/>
          <w:sz w:val="28"/>
          <w:szCs w:val="28"/>
        </w:rPr>
        <w:t>барои зиёд кардани зариби кор истифода мешаванд;</w:t>
      </w: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CA2505">
        <w:rPr>
          <w:rFonts w:ascii="Palatino Linotype" w:hAnsi="Palatino Linotype"/>
          <w:sz w:val="28"/>
          <w:szCs w:val="28"/>
        </w:rPr>
        <w:t>барои паст кардани модулиятсия истифода мешаванд;</w:t>
      </w:r>
    </w:p>
    <w:p w:rsidR="00DB3CAC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  <w:r w:rsidRPr="008B3B88">
        <w:rPr>
          <w:rFonts w:ascii="Palatino Linotype" w:hAnsi="Palatino Linotype"/>
          <w:sz w:val="28"/>
          <w:szCs w:val="28"/>
        </w:rPr>
        <w:t>$E) барои боланд кардани модулиятсия истифода мешаванд;</w:t>
      </w:r>
    </w:p>
    <w:p w:rsidR="00DB3CAC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tg-Cyrl-TJ"/>
        </w:rPr>
        <w:t>6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Дастгоҳи барномавии идоракунанда функсионали, ки барои коркарди ахбороти рақами пешбинии шудааст чи меноманд?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Микропратсессор;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Микрометр;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Микросавҷ;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Микромодул;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Микроскоп;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tg-Cyrl-TJ"/>
        </w:rPr>
        <w:t>6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Микропротсессоҳоро аз руи кадом система месозанд?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Муракаби ва таиноти;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Муракаби ва тавонои;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Муракаби ва тағироти;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Муракаби ва суст;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Муракаби ва содда;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tg-Cyrl-TJ"/>
        </w:rPr>
        <w:t>6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Микрапратсесҳоро ва микро-ЭВМ –ро чи меноманд?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Комплеси микропротсесори;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Комплеси ададҳо;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Комплеси микроскоп;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Комплеси дараҷа;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Комплеси микрофон;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tg-Cyrl-TJ"/>
        </w:rPr>
        <w:t>6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Ғайр аз элементҳои асоси МП функсияи протсесиро аҷро кунанда ккадом намуди схемаҳо дохил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СКИ-интерфейси;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СКИ-интерфакс;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СКИ-интеграл;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СКИ-интерес;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СКИ-интерфос;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tg-Cyrl-TJ"/>
        </w:rPr>
        <w:t>6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Барои қабул ва фиристодани ахбороти рақами кадом намуди схемаҳоро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СКИ- хотира;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СКИ-доира;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СКИ-адад;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СКИ-рақами;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СКИ-қиёси;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tg-Cyrl-TJ"/>
        </w:rPr>
        <w:t>6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Техналогияи комплекси МП дар чанд самт вусъат ёфта истодааст?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9D5060">
        <w:rPr>
          <w:rFonts w:ascii="Palatino Linotype" w:hAnsi="Palatino Linotype"/>
          <w:sz w:val="28"/>
          <w:szCs w:val="28"/>
        </w:rPr>
        <w:t>Ду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9D5060">
        <w:rPr>
          <w:rFonts w:ascii="Palatino Linotype" w:hAnsi="Palatino Linotype"/>
          <w:sz w:val="28"/>
          <w:szCs w:val="28"/>
        </w:rPr>
        <w:t>чор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9D5060">
        <w:rPr>
          <w:rFonts w:ascii="Palatino Linotype" w:hAnsi="Palatino Linotype"/>
          <w:sz w:val="28"/>
          <w:szCs w:val="28"/>
        </w:rPr>
        <w:t>шаш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панҷ;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ҳафт;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tg-Cyrl-TJ"/>
        </w:rPr>
        <w:t>6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Самтҳои техналогияи комплексиро номбар намоед?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МОП ва техналогияи биполяри;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МОП ва техналогияи майдони;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МОП ва техналогияи химияви;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МОП ва техналогияи кайҳони;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МОП ва техналогияи физики;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tg-Cyrl-TJ"/>
        </w:rPr>
        <w:t>6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Аввалин МП аз руи кадом техналогия сохта мешуданд?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$A) p- </w:t>
      </w:r>
      <w:r w:rsidRPr="009D5060">
        <w:rPr>
          <w:rFonts w:ascii="Palatino Linotype" w:hAnsi="Palatino Linotype"/>
          <w:sz w:val="28"/>
          <w:szCs w:val="28"/>
        </w:rPr>
        <w:t>МОП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9D5060">
        <w:rPr>
          <w:rFonts w:ascii="Palatino Linotype" w:hAnsi="Palatino Linotype"/>
          <w:sz w:val="28"/>
          <w:szCs w:val="28"/>
        </w:rPr>
        <w:t>п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- </w:t>
      </w:r>
      <w:r w:rsidRPr="009D5060">
        <w:rPr>
          <w:rFonts w:ascii="Palatino Linotype" w:hAnsi="Palatino Linotype"/>
          <w:sz w:val="28"/>
          <w:szCs w:val="28"/>
        </w:rPr>
        <w:t>МОП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$C) s- </w:t>
      </w:r>
      <w:r w:rsidRPr="009D5060">
        <w:rPr>
          <w:rFonts w:ascii="Palatino Linotype" w:hAnsi="Palatino Linotype"/>
          <w:sz w:val="28"/>
          <w:szCs w:val="28"/>
        </w:rPr>
        <w:t>МОП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$D) n- </w:t>
      </w:r>
      <w:r w:rsidRPr="009D5060">
        <w:rPr>
          <w:rFonts w:ascii="Palatino Linotype" w:hAnsi="Palatino Linotype"/>
          <w:sz w:val="28"/>
          <w:szCs w:val="28"/>
        </w:rPr>
        <w:t>МОП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r- МОП;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tg-Cyrl-TJ"/>
        </w:rPr>
        <w:t>6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Норасоиҳои маҳдуди тезҳаракати МП-ҳои К 145 ва КР 1814-ро номбар намоед;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Зичии ҷойгиршавиаш калон, нархи паст ва аз р-МОП баланд;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Зичии калон, нархи паст ва аз р-МОП баланд;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Зичии ҷойгиршавиаш, нархи паст ва аз р-МОП баланд;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Зичии ҷойгиршавиаш калон, нархи паст ва аз МОП баланд;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Зичии ҷойгиршавиаш калон, нархи паст ва аз n-МОП баланд;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Ҳаракати калон ва истеъмоли ками энергияро кадом намуди техналогия таъмин менамояд?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Биполяри;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майдони;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рост;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детектор;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дишифратор;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Аз нуқтаи назари барномасози МП бо кадом системаҳои разрядноки тавсиф медиҳанд?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Фазои суроғави ва системаи фармонҳо;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Фазо ва системаи фармонҳо;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Фазои суроғави ва система;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Фазои доирави ва системаи фармонҳо;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Фазои суроғави ва системаи фармокологи;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Дар айни замон кадом намуди калимаҳо ва дараҷаҳо мавҷуданд?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4,8,12,16 ва 32 бит;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4,8,12,16 ва 32 бат;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4,8,12,16 ва 32 б;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4,8,12,16 ва 32 битум;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4,8,12,16 ва 32 бд;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Разряднокии мошинаҳои ҳиссобарор чиро муайян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Дақиқи ҳисобкунакҳоро;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Дақиқи ҳисоб;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Дақиқи амал;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Дақиқи дасгоҳ;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Дақиқи регистор;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бо кадом намуди разрядноки мавҷудаст?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Фиксиронидашуда ва афзоишдиҳанда;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Фиксиронидашуда ва афзоишёбанда;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Фикронидашуда ва афзоишдиҳанда;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Фиксиронидашуда ва афзоишдиҳандаи адади;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Фиксиронидашуда доими ва афзоишдиҳанда;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 гуруҳи разряди фиксиронидашуда кадом намуди МП дохил мешавад?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9D5060">
        <w:rPr>
          <w:rFonts w:ascii="Palatino Linotype" w:hAnsi="Palatino Linotype"/>
          <w:sz w:val="28"/>
          <w:szCs w:val="28"/>
        </w:rPr>
        <w:t>КР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589, 588, 1801, 18010;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9D5060">
        <w:rPr>
          <w:rFonts w:ascii="Palatino Linotype" w:hAnsi="Palatino Linotype"/>
          <w:sz w:val="28"/>
          <w:szCs w:val="28"/>
        </w:rPr>
        <w:t>КР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589</w:t>
      </w:r>
      <w:r w:rsidRPr="009D5060">
        <w:rPr>
          <w:rFonts w:ascii="Palatino Linotype" w:hAnsi="Palatino Linotype"/>
          <w:sz w:val="28"/>
          <w:szCs w:val="28"/>
        </w:rPr>
        <w:t>Ф</w:t>
      </w:r>
      <w:r w:rsidRPr="00D112B7">
        <w:rPr>
          <w:rFonts w:ascii="Palatino Linotype" w:hAnsi="Palatino Linotype"/>
          <w:sz w:val="28"/>
          <w:szCs w:val="28"/>
          <w:lang w:val="en-US"/>
        </w:rPr>
        <w:t>, 588, 1801, 18010;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9D5060">
        <w:rPr>
          <w:rFonts w:ascii="Palatino Linotype" w:hAnsi="Palatino Linotype"/>
          <w:sz w:val="28"/>
          <w:szCs w:val="28"/>
        </w:rPr>
        <w:t>КР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589, 508, 1801, 18010;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КР 589, 588В, 1801, 18010;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КР 589, 588, 1801, 180102;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 гуруҳи разряди афзоишшаванда кадом намуди МП дохил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К589, 1800,1802,1804;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КР 589, 588, 1801, 18010;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КР 589, 588, 1801, 18;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КР 589, 588, 1801, 18010Е;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КР 589, 588, 1801, 18010Л;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бо разрядгокии афзуншуда дар кадом асос сохта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Дар асоси сексияҳо;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Дар асоси амалҳо;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Дар асоси дараҷаҳо;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Дар асоси гуфтаҳо;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Дар асоси рақамҳо;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Фазаи суроғави бо чи муайян карда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Бо адади хатҳои суроғави;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Бо адади хатҳо;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Бо адади хатҳои доира;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Бо адади қимати хатҳо;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Бо адади хатҳои суроғонида;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Хотираи бевоситаи нишондодашаванда аз руи кадом намуди андоза муайян карда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Андозаи максимали;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Андозаи максад;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Андозаи минимали;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Андозаи максолиди;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Андозаи тулии максимали;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Ҳамаи барномаҳои таъминкунанда бо чи муайян мегардад?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Бо системаи фармонҳо;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Бо системаи амалҳо;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Бо системаи дараҷаҳо;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Бо системаи мақсадҳо;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Бо системаи сарҳисоб;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Таснифоте, ки барои маҷмуи амалҳои иҷроиши барномаҳоро таъин мекунад чӣ ном дорад?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Системаи фармонҳо;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Системаи сабт;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Системаи СИ;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Системаи СГС;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Системаи амалҳо;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Тартиби иҷрои амалҳоро ҳангоми малигардонии алгаритми додашуда………;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барнома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адад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мақсад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сабаб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дараҷа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Фармати фармон чист?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Фармати фармон ин нақшаи ҷойгиршавии рақамҳои 2- адада ва нишона 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Фармати фармон ин нақшаи ҷойгиршавии рақамҳои 2- адада ва нишона намебошад;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Фармати фармон ин нақшаи ҷойгиршавии рақамҳо ва нишона 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Фармон ин нақшаи ҷойгиршавии рақамҳои 2- адада ва нишона 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Фармати фаромуши ин нақшаи ҷойгиршавии рақамҳои 2- адада ва нишона 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Ҳангоми харидори намудани МП бисёртар чиро ба назар мегиранд?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Суръатнокиашро;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давомнокиашонро;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тақсимбандиашонро;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дараҷабандиашонро;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шитобнокиашонро;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Суръатноки чиро муайян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Қобилиятҳои схематехники ва архитектурии комплексиро;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схематехники ва архитектурии комплексиро;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Қобилиятҳо ва архитектурии комплексиро;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Қобилиятҳои схематехники ва архитектури;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Қобилиятҳои схематехники ва комплексиро;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Тезҳаракатии системаи ҳисобро аз чи муайян мекунем?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Пурагии тезҳаракати;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Пурагии камми;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Пурагии даври;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Пурагии сутҳаракати;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Пурагии фишор;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Вобаста ба чи барномаҳои эталони хулоса бароварда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Ба вақт;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ба соат;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ба метр;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ба тавонои;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ба шитоб;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Истеъмоли энергия чиро муайян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Соҳаи истифодабарии параметри МП комплемсиро;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истифодабарии параметри МП комплемсиро;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Соҳаи адад ва параметри МП комплемсиро;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Соҳаи истифодабарии МП комплемсиро;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Соҳаи истифодабарии параметри МП;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Ҳамаи МП истеҳсолшаванда ба чанд синф тақсим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2 синф;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3 синф;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4 синф;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1-2 синф;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2,5 синф;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Элементи марказии протсессори коркарди маълумотро бок адом усул иҷро мекунанд?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Бо усули асбоби;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Бо усули татарин;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Бо усули физики;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Бо усули химияви;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Бо усули доими;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Хусусияти фарқкунандаи МП-ҳо аз чи борат мебошад?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Аз разрядноки ва фиксиронидашудаи калимаҳо;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разрядноки ва фиксиронидаи калимаҳо;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зарядноки ва фиксиронидашудаи калимаҳо;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Аз разрядноки ва калимаҳо;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Аз разрядноки ва фиксиронидашуда;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Кадом МП-ҳо сохтори дохилии мураккбро соҳибанд?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МП серияи КР580;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МП серияи КР5800;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МП серияи КР508;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МП серияи КР5080;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МП серияи КР5,08;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Комплект дар ҳуруфи кадом ҳаракатҳо пешбини шудааст?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Аз -10 то +700с;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Аз -10 то +700ст;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Аз -10 то +700К;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Аз -10 то +700ср;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Аз -10 то +700ст;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Кадом намуди микросхемаи МП функсионалии яккристали истифода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КР580 ВМ 80А;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КР580 ВМ 80Т;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КР580 ВМ 8Т;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КР580 ВМ 80,А;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КР580 ВМ 8,0А;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– 16 разряда сураға дорад ё не?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Дорад;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надорад;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баъзан маврид;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агар 16 резистора 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ишораи диамети;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Шабакаи суроғави ба хотираи беруна то кадом ҳаҷм таъмин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Аз 256 то 65536;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Аз 256 то 6553,6;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Аз 256 то 655366;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Аз 256 то 65563;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Аз 256 то 65555;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Таймери барномасозшавандаро нишон диҳед?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ВИ 53;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ВИ 5,3;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ВИ 535;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ВИ 50,3;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ВИ 53,5;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Таркиби комплекти назарияи барномасозшавандаи тағирёбандаро нишон диҳед?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ВН59;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ВН5,9;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ВН5,09;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ВН535;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ВН60;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чанд блокҳои асосии функсионали дорад?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4;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4,5;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4-5;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3-4,1;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Блоки регистрҳо аз чи иборат 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Аз ҳисобкунаки барномавии суроғави;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Аз ҳисобкунаки барномави;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Аз ҳисобкунаки барномавии суроғави ва итилоти;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Аз ҳисобкунаки суроғави;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Аз ҳисобкунаки барномавии суроғави ва матни;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Адади фамон, усулҳои суроғанамои маълумотҳо, дарозии суроға ба кадом система дохил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системаи фармон;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Системаи сабт;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Системаи СИ;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Системаи СГС;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Системаи амалҳо;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Дар дастгоҳои коркарди ахбор ва идоракунанда кадом МП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КР580ВМ80А;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КР580 ВМ 80Т;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КР580 ВМ 8Т;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КР580 ВМ 80,А;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КР580 ВМ 8,0А;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Барои ТИС шинаи 92 – разряда аз чанд занҷир иборат 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6 – даромад ва 6 – баромад;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 – даромад ва 6 – баромад;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6,1 – даромад ва 6 – баромад;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6 – баромад;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– даромад;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 бузургии манфи партофташуда мусбат муофиқояндаро …;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индикатори муқараршуда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адади муқараршуда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самти муқараршуда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роҳи муқараршуда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кори муқараршуда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Агар натиҷаи якчанд амалҳо нол бошад, кадом индикатор гузошта мешавад?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$A) Z;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$B) D;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$C) S;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$D) ZS;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$E) A;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Барои адади бит воҳидҳоро дар аккумулятор тафтишкунанда, кадом индикатор гузошта мешавад?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9D5060">
        <w:rPr>
          <w:rFonts w:ascii="Palatino Linotype" w:hAnsi="Palatino Linotype"/>
          <w:sz w:val="28"/>
          <w:szCs w:val="28"/>
        </w:rPr>
        <w:t>Р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$B) N;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$C) PA;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$D) ,F;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$E) E;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Аввалин МЭҲ кай ва дар куҷо сохта шудааст?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соли 1946 дар ИМА;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соли 1946 дар Шветсия;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соли 1946 дар олмон;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соли 1946 дар Тоҷикистон;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Ҷопон;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Аввалин МЭҲ аз тарафи ки сохта шудааст?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Д. Наймана;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Ф. Наймана;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Б. Наймана;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ДД. Наймана;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С. Наймана;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МЭҲ аз чанд лампа иборат 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18000;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1800;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18001;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180000;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180;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Реҷаи кори мошин ба чӣ идора карда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пулт;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даста;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ролик;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призма;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ноқил;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 сифати даромади дастгоҳ чӣ хизмат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ахбор бо предмет;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ахбор бо параметр;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ахбор бо доира;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ахбор бо парда;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ахбор бо садо;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 сифати баромади дасгоҳ чӣ хизмат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табдилдиҳанда;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табдилзананда;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табдилёр;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табдил;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табдиллотчии ахбор;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Аввалин барномаи забон кадом сол сохта шуд?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1949;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194;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19444;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1945;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1947;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8 – разриядаи Intel – 8008 кадом сол истеҳсол шудааст?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1972;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194;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197;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1945;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1973;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Аввалин модели ширкати Apple бо суръати чанд кор мекард?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1200;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120;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1020;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12000;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120,0;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Аввалин сканери дастии якранга кадом сол сохта шудааст?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1991;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1995;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199;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199,1;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1995;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Кадом сол шини USB тавлид ёфтааст?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1996;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1995;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199;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199,1;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1995;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Протсесори нави пентиум 2 кадом сол сохта шудааст?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1997;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194;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197;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1945;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1979;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Аввалин дискаводи DVD кадом сол сохта шудааст?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$A) 1997;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$B) 1994;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$C) 1978;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$D) 1945;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$E) 1979;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@120.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9D5060">
        <w:rPr>
          <w:rFonts w:ascii="Palatino Linotype" w:hAnsi="Palatino Linotype"/>
          <w:sz w:val="28"/>
          <w:szCs w:val="28"/>
        </w:rPr>
        <w:t>Тугмаи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Size </w:t>
      </w:r>
      <w:r w:rsidRPr="009D5060">
        <w:rPr>
          <w:rFonts w:ascii="Palatino Linotype" w:hAnsi="Palatino Linotype"/>
          <w:sz w:val="28"/>
          <w:szCs w:val="28"/>
        </w:rPr>
        <w:t>чиро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9D5060">
        <w:rPr>
          <w:rFonts w:ascii="Palatino Linotype" w:hAnsi="Palatino Linotype"/>
          <w:sz w:val="28"/>
          <w:szCs w:val="28"/>
        </w:rPr>
        <w:t>мефаҳмонад</w:t>
      </w:r>
      <w:r w:rsidRPr="00D112B7">
        <w:rPr>
          <w:rFonts w:ascii="Palatino Linotype" w:hAnsi="Palatino Linotype"/>
          <w:sz w:val="28"/>
          <w:szCs w:val="28"/>
          <w:lang w:val="en-US"/>
        </w:rPr>
        <w:t>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андозаро;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баландиро;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фарохиро;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зичиро;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фишоро;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Протсесори PII дорои чиқадар басомад мебошад?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$A) 450</w:t>
      </w:r>
      <w:r w:rsidRPr="009D5060">
        <w:rPr>
          <w:rFonts w:ascii="Palatino Linotype" w:hAnsi="Palatino Linotype"/>
          <w:sz w:val="28"/>
          <w:szCs w:val="28"/>
        </w:rPr>
        <w:t>мГц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$B) 4500 </w:t>
      </w:r>
      <w:r w:rsidRPr="009D5060">
        <w:rPr>
          <w:rFonts w:ascii="Palatino Linotype" w:hAnsi="Palatino Linotype"/>
          <w:sz w:val="28"/>
          <w:szCs w:val="28"/>
        </w:rPr>
        <w:t>мГц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$C) 4,50 </w:t>
      </w:r>
      <w:r w:rsidRPr="009D5060">
        <w:rPr>
          <w:rFonts w:ascii="Palatino Linotype" w:hAnsi="Palatino Linotype"/>
          <w:sz w:val="28"/>
          <w:szCs w:val="28"/>
        </w:rPr>
        <w:t>мГц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450 кГц;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450 млГц;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Муқовимати мавҷи хати вобастагии аз хосияташон бок адом;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</w:t>
      </w:r>
      <w:r w:rsidRPr="00DC3E2F">
        <w:rPr>
          <w:rFonts w:ascii="Palatino Linotype" w:hAnsi="Palatino Linotype"/>
          <w:noProof/>
          <w:sz w:val="28"/>
          <w:szCs w:val="28"/>
        </w:rPr>
        <w:pict>
          <v:shape id="Рисунок 6" o:spid="_x0000_i1045" type="#_x0000_t75" style="width:39.6pt;height:25.8pt;visibility:visible">
            <v:imagedata r:id="rId44" o:title=""/>
          </v:shape>
        </w:pict>
      </w:r>
      <w:r w:rsidRPr="009D5060">
        <w:rPr>
          <w:rFonts w:ascii="Palatino Linotype" w:hAnsi="Palatino Linotype"/>
          <w:sz w:val="28"/>
          <w:szCs w:val="28"/>
        </w:rPr>
        <w:t>;</w:t>
      </w:r>
    </w:p>
    <w:p w:rsidR="00DB3CAC" w:rsidRPr="00175679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175679">
        <w:rPr>
          <w:rFonts w:ascii="Palatino Linotype" w:hAnsi="Palatino Linotype"/>
          <w:sz w:val="28"/>
          <w:szCs w:val="28"/>
        </w:rPr>
        <w:t>$</w:t>
      </w:r>
      <w:r w:rsidRPr="009D5060">
        <w:rPr>
          <w:rFonts w:ascii="Palatino Linotype" w:hAnsi="Palatino Linotype"/>
          <w:sz w:val="28"/>
          <w:szCs w:val="28"/>
        </w:rPr>
        <w:t>B</w:t>
      </w:r>
      <w:r w:rsidRPr="00175679">
        <w:rPr>
          <w:rFonts w:ascii="Palatino Linotype" w:hAnsi="Palatino Linotype"/>
          <w:sz w:val="28"/>
          <w:szCs w:val="28"/>
        </w:rPr>
        <w:t xml:space="preserve">) </w:t>
      </w:r>
      <w:r w:rsidRPr="009D5060">
        <w:rPr>
          <w:rFonts w:ascii="Palatino Linotype" w:hAnsi="Palatino Linotype"/>
          <w:sz w:val="28"/>
          <w:szCs w:val="28"/>
        </w:rPr>
        <w:object w:dxaOrig="639" w:dyaOrig="360">
          <v:shape id="_x0000_i1046" type="#_x0000_t75" style="width:31.8pt;height:18pt" o:ole="">
            <v:imagedata r:id="rId45" o:title=""/>
          </v:shape>
          <o:OLEObject Type="Embed" ProgID="Equation.3" ShapeID="_x0000_i1046" DrawAspect="Content" ObjectID="_1772004442" r:id="rId46"/>
        </w:object>
      </w:r>
      <w:r w:rsidRPr="00175679">
        <w:rPr>
          <w:rFonts w:ascii="Palatino Linotype" w:hAnsi="Palatino Linotype"/>
          <w:sz w:val="28"/>
          <w:szCs w:val="28"/>
        </w:rPr>
        <w:t>;</w:t>
      </w:r>
    </w:p>
    <w:p w:rsidR="00DB3CAC" w:rsidRPr="00175679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175679">
        <w:rPr>
          <w:rFonts w:ascii="Palatino Linotype" w:hAnsi="Palatino Linotype"/>
          <w:sz w:val="28"/>
          <w:szCs w:val="28"/>
        </w:rPr>
        <w:t>$</w:t>
      </w:r>
      <w:r w:rsidRPr="009D5060">
        <w:rPr>
          <w:rFonts w:ascii="Palatino Linotype" w:hAnsi="Palatino Linotype"/>
          <w:sz w:val="28"/>
          <w:szCs w:val="28"/>
        </w:rPr>
        <w:t>C</w:t>
      </w:r>
      <w:r w:rsidRPr="00175679">
        <w:rPr>
          <w:rFonts w:ascii="Palatino Linotype" w:hAnsi="Palatino Linotype"/>
          <w:sz w:val="28"/>
          <w:szCs w:val="28"/>
        </w:rPr>
        <w:t xml:space="preserve">) </w:t>
      </w:r>
      <w:r w:rsidRPr="009D5060">
        <w:rPr>
          <w:rFonts w:ascii="Palatino Linotype" w:hAnsi="Palatino Linotype"/>
          <w:sz w:val="28"/>
          <w:szCs w:val="28"/>
        </w:rPr>
        <w:object w:dxaOrig="840" w:dyaOrig="360">
          <v:shape id="_x0000_i1047" type="#_x0000_t75" style="width:42pt;height:18pt" o:ole="">
            <v:imagedata r:id="rId47" o:title=""/>
          </v:shape>
          <o:OLEObject Type="Embed" ProgID="Equation.3" ShapeID="_x0000_i1047" DrawAspect="Content" ObjectID="_1772004443" r:id="rId48"/>
        </w:object>
      </w:r>
      <w:r w:rsidRPr="00175679">
        <w:rPr>
          <w:rFonts w:ascii="Palatino Linotype" w:hAnsi="Palatino Linotype"/>
          <w:sz w:val="28"/>
          <w:szCs w:val="28"/>
        </w:rPr>
        <w:t>;</w:t>
      </w:r>
    </w:p>
    <w:p w:rsidR="00DB3CAC" w:rsidRPr="00175679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175679">
        <w:rPr>
          <w:rFonts w:ascii="Palatino Linotype" w:hAnsi="Palatino Linotype"/>
          <w:sz w:val="28"/>
          <w:szCs w:val="28"/>
        </w:rPr>
        <w:t>$</w:t>
      </w:r>
      <w:r w:rsidRPr="009D5060">
        <w:rPr>
          <w:rFonts w:ascii="Palatino Linotype" w:hAnsi="Palatino Linotype"/>
          <w:sz w:val="28"/>
          <w:szCs w:val="28"/>
        </w:rPr>
        <w:t>D</w:t>
      </w:r>
      <w:r w:rsidRPr="00175679">
        <w:rPr>
          <w:rFonts w:ascii="Palatino Linotype" w:hAnsi="Palatino Linotype"/>
          <w:sz w:val="28"/>
          <w:szCs w:val="28"/>
        </w:rPr>
        <w:t xml:space="preserve">) </w:t>
      </w:r>
      <w:r w:rsidRPr="009D5060">
        <w:rPr>
          <w:rFonts w:ascii="Palatino Linotype" w:hAnsi="Palatino Linotype"/>
          <w:sz w:val="28"/>
          <w:szCs w:val="28"/>
        </w:rPr>
        <w:object w:dxaOrig="680" w:dyaOrig="360">
          <v:shape id="_x0000_i1048" type="#_x0000_t75" style="width:33pt;height:18pt" o:ole="">
            <v:imagedata r:id="rId49" o:title=""/>
          </v:shape>
          <o:OLEObject Type="Embed" ProgID="Equation.3" ShapeID="_x0000_i1048" DrawAspect="Content" ObjectID="_1772004444" r:id="rId50"/>
        </w:object>
      </w:r>
      <w:r w:rsidRPr="00175679">
        <w:rPr>
          <w:rFonts w:ascii="Palatino Linotype" w:hAnsi="Palatino Linotype"/>
          <w:sz w:val="28"/>
          <w:szCs w:val="28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175679">
        <w:rPr>
          <w:rFonts w:ascii="Palatino Linotype" w:hAnsi="Palatino Linotype"/>
          <w:sz w:val="28"/>
          <w:szCs w:val="28"/>
        </w:rPr>
        <w:t>$</w:t>
      </w:r>
      <w:r w:rsidRPr="009D5060">
        <w:rPr>
          <w:rFonts w:ascii="Palatino Linotype" w:hAnsi="Palatino Linotype"/>
          <w:sz w:val="28"/>
          <w:szCs w:val="28"/>
        </w:rPr>
        <w:t>E</w:t>
      </w:r>
      <w:r w:rsidRPr="00175679">
        <w:rPr>
          <w:rFonts w:ascii="Palatino Linotype" w:hAnsi="Palatino Linotype"/>
          <w:sz w:val="28"/>
          <w:szCs w:val="28"/>
        </w:rPr>
        <w:t xml:space="preserve">) </w:t>
      </w:r>
      <w:r w:rsidRPr="009D5060">
        <w:rPr>
          <w:rFonts w:ascii="Palatino Linotype" w:hAnsi="Palatino Linotype"/>
          <w:sz w:val="28"/>
          <w:szCs w:val="28"/>
        </w:rPr>
        <w:object w:dxaOrig="1400" w:dyaOrig="360">
          <v:shape id="_x0000_i1049" type="#_x0000_t75" style="width:69.6pt;height:18pt" o:ole="">
            <v:imagedata r:id="rId51" o:title=""/>
          </v:shape>
          <o:OLEObject Type="Embed" ProgID="Equation.3" ShapeID="_x0000_i1049" DrawAspect="Content" ObjectID="_1772004445" r:id="rId52"/>
        </w:object>
      </w:r>
      <w:r w:rsidRPr="009D5060">
        <w:rPr>
          <w:rFonts w:ascii="Palatino Linotype" w:hAnsi="Palatino Linotype"/>
          <w:sz w:val="28"/>
          <w:szCs w:val="28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аз забони англиси гирифта шуда маънояш……;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коркард 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корбаст 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корнокард 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корхона 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Коношоям мебошад;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ин қисми асосии компютер буда онро чӣ меноманд?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майнаи сар;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коси сар;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ҳаҷми сар;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сар;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ақли сар;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Расми се навъи МП рақамиро нишон диҳед?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</w:t>
      </w:r>
      <w:r w:rsidRPr="00DC3E2F">
        <w:rPr>
          <w:rFonts w:ascii="Palatino Linotype" w:hAnsi="Palatino Linotype"/>
          <w:noProof/>
          <w:sz w:val="28"/>
          <w:szCs w:val="28"/>
        </w:rPr>
        <w:pict>
          <v:shape id="Рисунок 5" o:spid="_x0000_i1050" type="#_x0000_t75" style="width:102.6pt;height:41.4pt;visibility:visible">
            <v:imagedata r:id="rId53" o:title=""/>
          </v:shape>
        </w:pict>
      </w:r>
      <w:r w:rsidRPr="009D5060">
        <w:rPr>
          <w:rFonts w:ascii="Palatino Linotype" w:hAnsi="Palatino Linotype"/>
          <w:sz w:val="28"/>
          <w:szCs w:val="28"/>
        </w:rPr>
        <w:t xml:space="preserve">; 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 xml:space="preserve">$B) </w:t>
      </w:r>
      <w:r w:rsidRPr="00DC3E2F">
        <w:rPr>
          <w:rFonts w:ascii="Palatino Linotype" w:hAnsi="Palatino Linotype"/>
          <w:noProof/>
          <w:sz w:val="28"/>
          <w:szCs w:val="28"/>
        </w:rPr>
        <w:pict>
          <v:shape id="Рисунок 4" o:spid="_x0000_i1051" type="#_x0000_t75" style="width:62.4pt;height:58.8pt;visibility:visible">
            <v:imagedata r:id="rId54" o:title=""/>
          </v:shape>
        </w:pict>
      </w:r>
      <w:r w:rsidRPr="009D5060">
        <w:rPr>
          <w:rFonts w:ascii="Palatino Linotype" w:hAnsi="Palatino Linotype"/>
          <w:sz w:val="28"/>
          <w:szCs w:val="28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 xml:space="preserve">$C) </w:t>
      </w:r>
      <w:r w:rsidRPr="00DC3E2F">
        <w:rPr>
          <w:rFonts w:ascii="Palatino Linotype" w:hAnsi="Palatino Linotype"/>
          <w:noProof/>
          <w:sz w:val="28"/>
          <w:szCs w:val="28"/>
        </w:rPr>
        <w:pict>
          <v:shape id="Рисунок 3" o:spid="_x0000_i1052" type="#_x0000_t75" style="width:58.8pt;height:59.4pt;visibility:visible">
            <v:imagedata r:id="rId55" o:title=""/>
          </v:shape>
        </w:pict>
      </w:r>
      <w:r w:rsidRPr="009D5060">
        <w:rPr>
          <w:rFonts w:ascii="Palatino Linotype" w:hAnsi="Palatino Linotype"/>
          <w:sz w:val="28"/>
          <w:szCs w:val="28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 xml:space="preserve">$D) </w:t>
      </w:r>
      <w:r w:rsidRPr="00DC3E2F">
        <w:rPr>
          <w:rFonts w:ascii="Palatino Linotype" w:hAnsi="Palatino Linotype"/>
          <w:noProof/>
          <w:sz w:val="28"/>
          <w:szCs w:val="28"/>
        </w:rPr>
        <w:pict>
          <v:shape id="Рисунок 2" o:spid="_x0000_i1053" type="#_x0000_t75" style="width:54pt;height:59.4pt;visibility:visible">
            <v:imagedata r:id="rId56" o:title=""/>
          </v:shape>
        </w:pict>
      </w:r>
      <w:r w:rsidRPr="009D5060">
        <w:rPr>
          <w:rFonts w:ascii="Palatino Linotype" w:hAnsi="Palatino Linotype"/>
          <w:sz w:val="28"/>
          <w:szCs w:val="28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 xml:space="preserve">$E) </w:t>
      </w:r>
      <w:r w:rsidRPr="00DC3E2F">
        <w:rPr>
          <w:rFonts w:ascii="Palatino Linotype" w:hAnsi="Palatino Linotype"/>
          <w:noProof/>
          <w:sz w:val="28"/>
          <w:szCs w:val="28"/>
        </w:rPr>
        <w:pict>
          <v:shape id="Рисунок 1" o:spid="_x0000_i1054" type="#_x0000_t75" style="width:62.4pt;height:58.2pt;visibility:visible">
            <v:imagedata r:id="rId57" o:title=""/>
          </v:shape>
        </w:pict>
      </w:r>
      <w:r w:rsidRPr="009D5060">
        <w:rPr>
          <w:rFonts w:ascii="Palatino Linotype" w:hAnsi="Palatino Linotype"/>
          <w:sz w:val="28"/>
          <w:szCs w:val="28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Системаи идоракунандаи МП ки барои дар шакли алоҳидаи модули иҷро мекунад чӣ меноманд?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идоракунанда;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идорашаванда;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идора;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идомакунанда;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идоранакунанда;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Шумораи разрядҳои ин шини хабар, шини ҷой ва шумораи сигнали идоракунанда дар шини идоракунанда чӣ номида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характеристикаи асосии МП;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характеристикаи асосии ЧП;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характеристикаи асосииДП;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характеристикаи асосии ТП;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характеристикаи асосии СП;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Шини хабари разрияди чиро муайян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суръати кори системаро;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суръати кори симро;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суръати корисистеро;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суръати кори асбобро;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суръати кори соатро;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Шини ҷойи разрияди чиро муайян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масъалаи душвори системаро;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шарти душвори системаро;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вақти душвори системаро;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фишори душвори системаро;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масъулияти душвори системаро;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Як килобайт ба чанд байт баробар аст?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$A) 103 </w:t>
      </w:r>
      <w:r w:rsidRPr="009D5060">
        <w:rPr>
          <w:rFonts w:ascii="Palatino Linotype" w:hAnsi="Palatino Linotype"/>
          <w:sz w:val="28"/>
          <w:szCs w:val="28"/>
        </w:rPr>
        <w:t>ё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1024;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$B) 210 </w:t>
      </w:r>
      <w:r w:rsidRPr="009D5060">
        <w:rPr>
          <w:rFonts w:ascii="Palatino Linotype" w:hAnsi="Palatino Linotype"/>
          <w:sz w:val="28"/>
          <w:szCs w:val="28"/>
        </w:rPr>
        <w:t>ё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1042;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$C) 210 </w:t>
      </w:r>
      <w:r w:rsidRPr="009D5060">
        <w:rPr>
          <w:rFonts w:ascii="Palatino Linotype" w:hAnsi="Palatino Linotype"/>
          <w:sz w:val="28"/>
          <w:szCs w:val="28"/>
        </w:rPr>
        <w:t>ё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10,24;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$D) 2100 </w:t>
      </w:r>
      <w:r w:rsidRPr="009D5060">
        <w:rPr>
          <w:rFonts w:ascii="Palatino Linotype" w:hAnsi="Palatino Linotype"/>
          <w:sz w:val="28"/>
          <w:szCs w:val="28"/>
        </w:rPr>
        <w:t>ё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1024;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$E) 220 </w:t>
      </w:r>
      <w:r w:rsidRPr="009D5060">
        <w:rPr>
          <w:rFonts w:ascii="Palatino Linotype" w:hAnsi="Palatino Linotype"/>
          <w:sz w:val="28"/>
          <w:szCs w:val="28"/>
        </w:rPr>
        <w:t>ё</w:t>
      </w:r>
      <w:r w:rsidRPr="00D112B7">
        <w:rPr>
          <w:rFonts w:ascii="Palatino Linotype" w:hAnsi="Palatino Linotype"/>
          <w:sz w:val="28"/>
          <w:szCs w:val="28"/>
          <w:lang w:val="en-US"/>
        </w:rPr>
        <w:t xml:space="preserve"> 1024;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Як мегабайт ба чанд байт баробар 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106;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1012;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102;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1029;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210;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Як гигабайт ба чанд байт баробар 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109;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1010;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102,2;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102,0;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1040;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Як терабайт ба чанд байт баробар 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1012;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1020;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1010;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202,0;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2030;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Қисми муаянкунандаи хотирае, ки барои вақти нигаҳдори маълумот дар реҷаи LIFO пешбини карда шудаст чист?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хотира дарои Stack;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хотира дарои Stac;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хотира дарои Stak;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хотира дарои Stck;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хотира дарои Sack;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Вазифаи асосии ҳамаи МП сохташуда дар чист?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иҷрои вазифа;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кори вазифа;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вақти вазифа;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параметри вазифа;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қимати вазифа;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Гурӯҳи МСИ дар саноат истифодашавандаро номбар намоуд?;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нимноқилӣ, гибритӣ ва дигарҳо;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нимноқилӣ, гибритӣ ва дараҷаги;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нимноқилӣ, гибритӣ ва метали;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нимноқилӣ, гибритӣ ва нимноқили;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нимноқилӣ, гибритӣ;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Олоти рақамие, ки барои навиштан ва нигоҳдории хотира истифода мешавад чист?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регистор;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динистор;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тиристор;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резистор;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реле;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К155ИД1 – ро барои чӣ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индикатори газоразриядӣ;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асбоби газоразриядӣ;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гексоди газоразриядӣ;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диоди газоразриядӣ;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триоди газоразриядӣ;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мазмуни комплементари дар МП чиро ифода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якдигаро пурра кардан;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якдигаро пурра накардан;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якдигаро пурра куракадан;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якдигаро пурра халал расонидан;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якдигаро пурра шитофтан;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К174УП1 – 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қувватфизои овоз;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қувватфизои овон;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қувватфизои озод;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қувватфизои опнратсиони;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қувватфизои тавонои;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К174УП2 – 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қувватфизои тасвир;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қувватфизои овон;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қувватфизои озод;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қувватфизои опнратсиони;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қувватфизои тавонои;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К174АФ – 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генератори хатҳои кушд;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генератори хатҳои танг;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генератори хатҳои канори;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генератори хатҳои моил;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генератори хатҳои канори;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К174ХА1 – 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рангҳои кабуту сурх;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рангҳои кабут;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рангҳои кабуту сиёҳ;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рангҳои кабуту сафед;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рангҳои кабуту кабут;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К174ХА2 – 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мадулятсияи амплитуди;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мадулятсияи басомади;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мадулятсияи детектори;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мадулятсияи фазави;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мадулятсияи фасғеҷон;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К219УВ1 дорои чиқадар басомад мебошад?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50Гц;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50к Гц;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50м Гц;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500 Гц;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0,5 Гц;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К219УВ1 дорои чиқадар шиддат мебошад?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$A) 10</w:t>
      </w:r>
      <w:r w:rsidRPr="009D5060">
        <w:rPr>
          <w:rFonts w:ascii="Palatino Linotype" w:hAnsi="Palatino Linotype"/>
          <w:sz w:val="28"/>
          <w:szCs w:val="28"/>
        </w:rPr>
        <w:t>млВ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$B) 10</w:t>
      </w:r>
      <w:r w:rsidRPr="009D5060">
        <w:rPr>
          <w:rFonts w:ascii="Palatino Linotype" w:hAnsi="Palatino Linotype"/>
          <w:sz w:val="28"/>
          <w:szCs w:val="28"/>
        </w:rPr>
        <w:t>лВ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$C) 10</w:t>
      </w:r>
      <w:r w:rsidRPr="009D5060">
        <w:rPr>
          <w:rFonts w:ascii="Palatino Linotype" w:hAnsi="Palatino Linotype"/>
          <w:sz w:val="28"/>
          <w:szCs w:val="28"/>
        </w:rPr>
        <w:t>клВ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10тлВ;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10мкВ;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К219УВ1 дорои чиқадар тавонои мебошад?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$A) 15</w:t>
      </w:r>
      <w:r w:rsidRPr="009D5060">
        <w:rPr>
          <w:rFonts w:ascii="Palatino Linotype" w:hAnsi="Palatino Linotype"/>
          <w:sz w:val="28"/>
          <w:szCs w:val="28"/>
        </w:rPr>
        <w:t>млВт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$B) 10</w:t>
      </w:r>
      <w:r w:rsidRPr="009D5060">
        <w:rPr>
          <w:rFonts w:ascii="Palatino Linotype" w:hAnsi="Palatino Linotype"/>
          <w:sz w:val="28"/>
          <w:szCs w:val="28"/>
        </w:rPr>
        <w:t>лВ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$C) 10</w:t>
      </w:r>
      <w:r w:rsidRPr="009D5060">
        <w:rPr>
          <w:rFonts w:ascii="Palatino Linotype" w:hAnsi="Palatino Linotype"/>
          <w:sz w:val="28"/>
          <w:szCs w:val="28"/>
        </w:rPr>
        <w:t>клВ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10тлВ;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10мкВ;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К219УН1 ҳудуди басомади кориаш то чандро ташкил медиҳад?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$A) 0,5 – 1</w:t>
      </w:r>
      <w:r w:rsidRPr="009D5060">
        <w:rPr>
          <w:rFonts w:ascii="Palatino Linotype" w:hAnsi="Palatino Linotype"/>
          <w:sz w:val="28"/>
          <w:szCs w:val="28"/>
        </w:rPr>
        <w:t>Гц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$B) 0,05– 1</w:t>
      </w:r>
      <w:r w:rsidRPr="009D5060">
        <w:rPr>
          <w:rFonts w:ascii="Palatino Linotype" w:hAnsi="Palatino Linotype"/>
          <w:sz w:val="28"/>
          <w:szCs w:val="28"/>
        </w:rPr>
        <w:t>Гц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$C) 0,5– 1</w:t>
      </w:r>
      <w:r w:rsidRPr="009D5060">
        <w:rPr>
          <w:rFonts w:ascii="Palatino Linotype" w:hAnsi="Palatino Linotype"/>
          <w:sz w:val="28"/>
          <w:szCs w:val="28"/>
        </w:rPr>
        <w:t>кГц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0,5– 1гГц;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5– 1Гц;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К219УР1 –ро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табдилдиҳандаҳо;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детекторҳо;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модуляторҳо;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дишифраторҳо;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регисторҳо;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К219УН1 –ро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микрафонҳо;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диктофон;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стерофон;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пурқвваткунанда;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микроскоп;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К219УП1 –ро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басомадҳои паст;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басомадҳои баланд;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басомадҳои миёна;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басомадҳои декаметри;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басомадҳои доими;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К24С245 –ро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қувватфизои универсалӣ;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қувватфизои оператсиони;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қувватфизои ПБ;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қувватфизои ББ;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қувватфизои СБ;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намуди К2ПП244 –ро дар куҷо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стабилизатори шиддат;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стабилизатори ҷараён;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тератрон;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табдилдиҳандаҳо;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дишифраторҳо;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Яке аз элементҳои лозимаи копютерро чи меноманд?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хотира;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принтер;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кулер;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манбаи таъминот;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миш;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Дар компютерҳои персоналии чанд навъи хотра вуҷуд дорад?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дуто;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сето;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чорто;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панҷто;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шашто;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Хотраи доими чи вазифаро иҷро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маълумотро қабул карда тағир намедиҳад;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маълумотро қабул карда тағир медиҳад;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маълумотро қабул кардаро таъин мекунад;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маълумотро қабулро тағир медиҳад;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маълумотро сабт ва қабул карда тағир медиҳад;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МП хотираи доими дорои чанд ғунҷоиш аст?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>$A) 128</w:t>
      </w:r>
      <w:r w:rsidRPr="009D5060">
        <w:rPr>
          <w:rFonts w:ascii="Palatino Linotype" w:hAnsi="Palatino Linotype"/>
          <w:sz w:val="28"/>
          <w:szCs w:val="28"/>
        </w:rPr>
        <w:t>кб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$B) 12,8 </w:t>
      </w:r>
      <w:r w:rsidRPr="009D5060">
        <w:rPr>
          <w:rFonts w:ascii="Palatino Linotype" w:hAnsi="Palatino Linotype"/>
          <w:sz w:val="28"/>
          <w:szCs w:val="28"/>
        </w:rPr>
        <w:t>кб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$C) 120 </w:t>
      </w:r>
      <w:r w:rsidRPr="009D5060">
        <w:rPr>
          <w:rFonts w:ascii="Palatino Linotype" w:hAnsi="Palatino Linotype"/>
          <w:sz w:val="28"/>
          <w:szCs w:val="28"/>
        </w:rPr>
        <w:t>кб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D112B7" w:rsidRDefault="00DB3CAC" w:rsidP="009D506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D112B7">
        <w:rPr>
          <w:rFonts w:ascii="Palatino Linotype" w:hAnsi="Palatino Linotype"/>
          <w:sz w:val="28"/>
          <w:szCs w:val="28"/>
          <w:lang w:val="en-US"/>
        </w:rPr>
        <w:t xml:space="preserve">$D) 1,28 </w:t>
      </w:r>
      <w:r w:rsidRPr="009D5060">
        <w:rPr>
          <w:rFonts w:ascii="Palatino Linotype" w:hAnsi="Palatino Linotype"/>
          <w:sz w:val="28"/>
          <w:szCs w:val="28"/>
        </w:rPr>
        <w:t>кб</w:t>
      </w:r>
      <w:r w:rsidRPr="00D112B7">
        <w:rPr>
          <w:rFonts w:ascii="Palatino Linotype" w:hAnsi="Palatino Linotype"/>
          <w:sz w:val="28"/>
          <w:szCs w:val="28"/>
          <w:lang w:val="en-US"/>
        </w:rPr>
        <w:t>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1,028 кб;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 хотраи оперативи чи дохил мешавад?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жоски дис, гипки диск ва ғ;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флешка;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DVD;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DVD-R;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CD-R;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Барои ворид намудани маълумотҳои ибтидои пешбинишуда чиро истифода мебаранд?;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таҷҳизоти воридкунандаро;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стабилизатори ҷараён;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тератрон;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табдилдиҳандаҳо;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дишифраторҳо;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Барои пешниҳоди натиҷаҳои ҳисобкуниҳо дар намуди қулай чиро истифода мебаранд?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таҷиҳизоти барорандаро;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таҷҳизоти воридкунандаро;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тератрон;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табдилдиҳандаҳо;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дишифраторҳо;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Схемаи алоқакунандае, ки ба худ як чанд феҳристҳои воридоти – баромадиро пайваст мекунад…;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порт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блок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просессор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сканер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кулер меноманд;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Маҷмуи таҷҳизотҳои бетасбитгаро чӣ меноманд?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регистор;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диктофон;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стерофон;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пурқвваткунанда;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микроскоп;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Санъати ташкили МЭҲ ки раванди коркарди маълумотҳоро муаян мекунад чист?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архитектураи МЭҲ;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архитектураи МП;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архитектураи ҚЭҲ;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архитектураи МҲ;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архитектураи МЭ;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Пайдарпайи дастур ва мақсади ягонаи тобеъ чист?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барнома;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садо;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сигнал;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порт;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хотира;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Барои ҷойгиршави фаври маълумотҳои фосилави чӣ хизмат мекунад?;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маълумоти хотира;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маълумоти фаври;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маълумоти дақиқ;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маълумоти комил;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маълумоти лозими;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Натиҷаи якчанд таъсиррасониҳои берунаро чи мегуянд?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ҳодиса;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вақт;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суръат;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шитоб;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амал;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Маҷмӯи хислатҳои объектро чӣ меноманд?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хосият;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садо;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сигнал;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порт;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хотира;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Навъҳои абектро номбар амоед?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визуали ва ғайривизуали;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хати ва доими;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доира ва элипс;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доира ва нимдоира;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визуали ва ғайрион;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Маънои визуали ва ғайривизуали чист?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дидашаванда ва диданашаванда;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дидашаванда ва дидашаванда;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дидашаванда ва номумкин;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дидашаванда ва доими;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дидашаванда ва дидоршаванда;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Ранг, ҳуруфот, андоза ва мавrеи ҷойгиршавb дар экран ба кадом обект дохиланд?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объектҳои визуалb;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объектҳои ғайривизуали;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объектҳои номуайан;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объектҳои доими;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объектҳои хатти;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1.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Ҳангоми иxроиши лоиҳаҳо дар экран ноаёнро кадом обект ташкил медиҳад?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обекти ғайривизуали;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объектҳои визуали;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объектҳои номуайан;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объектҳои доими;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объектҳои хатти;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2.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Минтақаи кори барои протсеси компютер чист?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хотраи оперативи;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хотираи орератссиони;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микроблок;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микроскоп;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кулер;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3.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Барои коркард ва ҷунбули маълумотҳо мувофиқи фармонҳо таъин шударо чӣ иҷро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МП - БИС;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МП -СИ;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МП -ЧИС;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МП -БИ;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МП -БМ;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4.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Агар ҳамаи таҷҳизотҳо дар як кристалл сохта шуда бошад,чигуна мошин аст?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МЭҲ яккристалла;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МЭҲ ду клистрона;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МЭҲ бисёрклистрона;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МЭҲ беклистрона;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МЭҲ яккристироли;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5.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Барои ҳар як хат нисбати амплитудаи шиддати мавҷ ба амплитудаи ҷараён бузургии доимӣ мебошад ва онро чӣ мегуянд?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муқовимати мавҷи хат P;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муқовимати мавҷи хат 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муқовимати мавҷи хат РН;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муқовимати мавҷи хат 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муқовимати мавҷи хат 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6.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Мавҷи ҳаракаткунанда то канори хат омада, аз он инъикос мешавад ва боз гашташ ба чист?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генератор;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детектор;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гетеродин;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стабилизатор;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тригер;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7.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Мавҷи афканда аз генератор ҳаракат мекунад ва мавҷи инъикосшуда……. мекунад?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ба самти пас ҳаракат;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ба самти пеш ҳаракат;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ба самти пас;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ба самти дутарафа ҳаракат;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ба самти номаълум ҳаракат;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8.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Ҷамъшавии ин ду мавҷҳо ба чӣ оварда мерасонад?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дағалшавии сигнали додошаванда ва талафи қобилияти кори магистрал;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сигнали додошаванда ва талафи қобилияти кори магистрал;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дағалшавии додошаванда ва талафи қобилияти кори магистрал;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дағалшавии сигнали додошаванда ва қобилияти кори магистрал;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дағалшавии сигнали додошаванда ва талафи қобилияти кори;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</w:t>
      </w:r>
      <w:r w:rsidRPr="009D5060">
        <w:rPr>
          <w:rFonts w:ascii="Palatino Linotype" w:hAnsi="Palatino Linotype"/>
          <w:sz w:val="28"/>
          <w:szCs w:val="28"/>
        </w:rPr>
        <w:t>9.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Агар яке аз таҷҳизотҳои дар мубодилаи ахбор иштироккунанда протсессор бошад, онгоҳ …</w:t>
      </w:r>
      <w:bookmarkStart w:id="0" w:name="_GoBack"/>
      <w:bookmarkEnd w:id="0"/>
      <w:r w:rsidRPr="009D5060">
        <w:rPr>
          <w:rFonts w:ascii="Palatino Linotype" w:hAnsi="Palatino Linotype"/>
          <w:sz w:val="28"/>
          <w:szCs w:val="28"/>
        </w:rPr>
        <w:t>….меояд?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сигналҳо ба хати идоракунӣ аз протсессор;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сигналҳо ба хати идоракунӣ аз микроскоп;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сигналҳо ба хати идоракунӣ аз даромад;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сигналҳо ба хати идоракунӣ аз баромад;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сигналҳо ба хати идоракунӣ аз дасгоҳ;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</w:t>
      </w:r>
      <w:r w:rsidRPr="009D5060">
        <w:rPr>
          <w:rFonts w:ascii="Palatino Linotype" w:hAnsi="Palatino Linotype"/>
          <w:sz w:val="28"/>
          <w:szCs w:val="28"/>
        </w:rPr>
        <w:t>0.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Сохтори маълумотҳо ё таҷҳизотҳои хотирае, ки аз рӯи принсипи “охирон даромад” –“авал баромад” ташкил карда мешавад чӣ ном дорад?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Pr="009D5060">
        <w:rPr>
          <w:rFonts w:ascii="Palatino Linotype" w:hAnsi="Palatino Linotype"/>
          <w:sz w:val="28"/>
          <w:szCs w:val="28"/>
        </w:rPr>
        <w:t xml:space="preserve"> тозиёна;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$B) объектҳои визуали;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$C) объектҳои номуайан;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$D) объектҳои доими;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  <w:r w:rsidRPr="009D5060">
        <w:rPr>
          <w:rFonts w:ascii="Palatino Linotype" w:hAnsi="Palatino Linotype"/>
          <w:sz w:val="28"/>
          <w:szCs w:val="28"/>
        </w:rPr>
        <w:t>$E) объектҳои хатти;</w:t>
      </w:r>
    </w:p>
    <w:p w:rsidR="00DB3CAC" w:rsidRPr="009D5060" w:rsidRDefault="00DB3CAC" w:rsidP="009D5060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p w:rsidR="00DB3CAC" w:rsidRPr="00CA2505" w:rsidRDefault="00DB3CAC" w:rsidP="00940438">
      <w:pPr>
        <w:spacing w:after="0"/>
        <w:rPr>
          <w:rFonts w:ascii="Palatino Linotype" w:hAnsi="Palatino Linotype"/>
          <w:sz w:val="28"/>
          <w:szCs w:val="28"/>
        </w:rPr>
      </w:pPr>
    </w:p>
    <w:sectPr w:rsidR="00DB3CAC" w:rsidRPr="00CA2505" w:rsidSect="00857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0438"/>
    <w:rsid w:val="0005725A"/>
    <w:rsid w:val="000D63B3"/>
    <w:rsid w:val="00130584"/>
    <w:rsid w:val="00175679"/>
    <w:rsid w:val="001A0C28"/>
    <w:rsid w:val="001C6721"/>
    <w:rsid w:val="001D2FB3"/>
    <w:rsid w:val="001D5FB8"/>
    <w:rsid w:val="00225E72"/>
    <w:rsid w:val="00263BB9"/>
    <w:rsid w:val="00282BC3"/>
    <w:rsid w:val="00354C33"/>
    <w:rsid w:val="0036558F"/>
    <w:rsid w:val="003A6046"/>
    <w:rsid w:val="003B4C09"/>
    <w:rsid w:val="003B6FFC"/>
    <w:rsid w:val="003D522D"/>
    <w:rsid w:val="00450E4E"/>
    <w:rsid w:val="004B17B9"/>
    <w:rsid w:val="004C3D46"/>
    <w:rsid w:val="005264F6"/>
    <w:rsid w:val="00563B8D"/>
    <w:rsid w:val="005A7D1F"/>
    <w:rsid w:val="005B3AD6"/>
    <w:rsid w:val="005E4604"/>
    <w:rsid w:val="00676667"/>
    <w:rsid w:val="00682975"/>
    <w:rsid w:val="006F2EE5"/>
    <w:rsid w:val="00740432"/>
    <w:rsid w:val="00751E53"/>
    <w:rsid w:val="00786B3C"/>
    <w:rsid w:val="007B1954"/>
    <w:rsid w:val="008000BD"/>
    <w:rsid w:val="00835A03"/>
    <w:rsid w:val="00857EE7"/>
    <w:rsid w:val="0086429D"/>
    <w:rsid w:val="00876DD6"/>
    <w:rsid w:val="00880536"/>
    <w:rsid w:val="008B3B88"/>
    <w:rsid w:val="008F6165"/>
    <w:rsid w:val="00940438"/>
    <w:rsid w:val="00947921"/>
    <w:rsid w:val="009D5060"/>
    <w:rsid w:val="00A216E9"/>
    <w:rsid w:val="00AB05EF"/>
    <w:rsid w:val="00AB3DD3"/>
    <w:rsid w:val="00BC7AA0"/>
    <w:rsid w:val="00BF37A7"/>
    <w:rsid w:val="00C3207A"/>
    <w:rsid w:val="00CA2505"/>
    <w:rsid w:val="00D112B7"/>
    <w:rsid w:val="00D27358"/>
    <w:rsid w:val="00DB3CAC"/>
    <w:rsid w:val="00DC3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EE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uiPriority w:val="99"/>
    <w:locked/>
    <w:rsid w:val="00940438"/>
    <w:rPr>
      <w:rFonts w:ascii="Tahoma" w:hAnsi="Tahoma"/>
      <w:sz w:val="16"/>
      <w:lang w:eastAsia="en-US"/>
    </w:rPr>
  </w:style>
  <w:style w:type="paragraph" w:styleId="BalloonText">
    <w:name w:val="Balloon Text"/>
    <w:basedOn w:val="Normal"/>
    <w:link w:val="BalloonTextChar1"/>
    <w:uiPriority w:val="99"/>
    <w:rsid w:val="00940438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DC3E2F"/>
    <w:rPr>
      <w:rFonts w:ascii="Times New Roman" w:hAnsi="Times New Roman" w:cs="Times New Roman"/>
      <w:sz w:val="2"/>
    </w:rPr>
  </w:style>
  <w:style w:type="character" w:customStyle="1" w:styleId="1">
    <w:name w:val="Текст выноски Знак1"/>
    <w:basedOn w:val="DefaultParagraphFont"/>
    <w:uiPriority w:val="99"/>
    <w:rsid w:val="00940438"/>
    <w:rPr>
      <w:rFonts w:ascii="Tahoma" w:hAnsi="Tahoma" w:cs="Tahoma"/>
      <w:sz w:val="16"/>
      <w:szCs w:val="16"/>
    </w:rPr>
  </w:style>
  <w:style w:type="character" w:customStyle="1" w:styleId="HeaderChar">
    <w:name w:val="Header Char"/>
    <w:uiPriority w:val="99"/>
    <w:locked/>
    <w:rsid w:val="009D5060"/>
    <w:rPr>
      <w:rFonts w:ascii="Times New Roman" w:hAnsi="Times New Roman"/>
      <w:sz w:val="24"/>
    </w:rPr>
  </w:style>
  <w:style w:type="paragraph" w:styleId="Header">
    <w:name w:val="header"/>
    <w:basedOn w:val="Normal"/>
    <w:link w:val="HeaderChar1"/>
    <w:uiPriority w:val="99"/>
    <w:rsid w:val="009D506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DC3E2F"/>
    <w:rPr>
      <w:rFonts w:cs="Times New Roman"/>
    </w:rPr>
  </w:style>
  <w:style w:type="character" w:customStyle="1" w:styleId="FooterChar">
    <w:name w:val="Footer Char"/>
    <w:uiPriority w:val="99"/>
    <w:locked/>
    <w:rsid w:val="009D5060"/>
    <w:rPr>
      <w:rFonts w:ascii="Times New Roman" w:hAnsi="Times New Roman"/>
      <w:sz w:val="24"/>
    </w:rPr>
  </w:style>
  <w:style w:type="paragraph" w:styleId="Footer">
    <w:name w:val="footer"/>
    <w:basedOn w:val="Normal"/>
    <w:link w:val="FooterChar1"/>
    <w:uiPriority w:val="99"/>
    <w:rsid w:val="009D506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DC3E2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8.png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7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image" Target="media/image26.png"/><Relationship Id="rId58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30.png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png"/><Relationship Id="rId52" Type="http://schemas.openxmlformats.org/officeDocument/2006/relationships/oleObject" Target="embeddings/oleObject2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9.png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44</Pages>
  <Words>5150</Words>
  <Characters>29357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dcterms:created xsi:type="dcterms:W3CDTF">2018-12-07T06:25:00Z</dcterms:created>
  <dcterms:modified xsi:type="dcterms:W3CDTF">2024-03-15T05:40:00Z</dcterms:modified>
</cp:coreProperties>
</file>